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5A49" w14:textId="0C5421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D6CCF">
        <w:rPr>
          <w:b/>
          <w:noProof/>
          <w:sz w:val="24"/>
        </w:rPr>
        <w:t xml:space="preserve">RAN </w:t>
      </w:r>
      <w:r w:rsidR="00AD3A52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D6CCF">
        <w:rPr>
          <w:b/>
          <w:noProof/>
          <w:sz w:val="24"/>
        </w:rPr>
        <w:t>#</w:t>
      </w:r>
      <w:r w:rsidR="00AD3A52">
        <w:rPr>
          <w:b/>
          <w:noProof/>
          <w:sz w:val="24"/>
        </w:rPr>
        <w:t>94</w:t>
      </w:r>
      <w:r w:rsidR="00A403B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14EF5" w:rsidRPr="00A403B8">
        <w:rPr>
          <w:b/>
          <w:i/>
          <w:noProof/>
          <w:sz w:val="28"/>
        </w:rPr>
        <w:t>R</w:t>
      </w:r>
      <w:r w:rsidR="00AD3A52" w:rsidRPr="00A403B8">
        <w:rPr>
          <w:b/>
          <w:i/>
          <w:noProof/>
          <w:sz w:val="28"/>
        </w:rPr>
        <w:t>4</w:t>
      </w:r>
      <w:r w:rsidR="00714EF5" w:rsidRPr="00A403B8">
        <w:rPr>
          <w:b/>
          <w:i/>
          <w:noProof/>
          <w:sz w:val="28"/>
        </w:rPr>
        <w:t>-</w:t>
      </w:r>
      <w:r w:rsidR="00AD3A52" w:rsidRPr="00A403B8">
        <w:rPr>
          <w:b/>
          <w:i/>
          <w:noProof/>
          <w:sz w:val="28"/>
        </w:rPr>
        <w:t>20</w:t>
      </w:r>
      <w:r w:rsidR="00A403B8">
        <w:rPr>
          <w:b/>
          <w:i/>
          <w:noProof/>
          <w:sz w:val="28"/>
        </w:rPr>
        <w:t>00095</w:t>
      </w:r>
    </w:p>
    <w:p w14:paraId="58A7A3C5" w14:textId="552B2262" w:rsidR="001E41F3" w:rsidRDefault="00A403B8" w:rsidP="005E2C44">
      <w:pPr>
        <w:pStyle w:val="CRCoverPage"/>
        <w:outlineLvl w:val="0"/>
        <w:rPr>
          <w:b/>
          <w:noProof/>
          <w:sz w:val="24"/>
        </w:rPr>
      </w:pPr>
      <w:r w:rsidRPr="00A403B8">
        <w:rPr>
          <w:b/>
          <w:noProof/>
          <w:sz w:val="24"/>
        </w:rPr>
        <w:t>Electronic meeting, 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76AF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A3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45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4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7C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31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B48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AD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F0D36" w14:textId="79FC365D" w:rsidR="001E41F3" w:rsidRPr="00410371" w:rsidRDefault="008D6CCF" w:rsidP="008D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38.10</w:t>
            </w:r>
            <w:r w:rsidR="00C63BF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8E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7F900" w14:textId="01463591" w:rsidR="001E41F3" w:rsidRPr="00410371" w:rsidRDefault="008D6CC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F173F">
              <w:t xml:space="preserve">  </w:t>
            </w:r>
            <w:r w:rsidR="00A403B8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57084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2F09" w14:textId="6B900156" w:rsidR="001E41F3" w:rsidRPr="00410371" w:rsidRDefault="00CC0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E3010C">
              <w:fldChar w:fldCharType="begin"/>
            </w:r>
            <w:r w:rsidR="00E3010C">
              <w:instrText xml:space="preserve"> DOCPROPERTY  Revision  \* MERGEFORMAT </w:instrText>
            </w:r>
            <w:r w:rsidR="00E3010C">
              <w:fldChar w:fldCharType="end"/>
            </w:r>
          </w:p>
        </w:tc>
        <w:tc>
          <w:tcPr>
            <w:tcW w:w="2410" w:type="dxa"/>
          </w:tcPr>
          <w:p w14:paraId="7E835F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6C5F3" w14:textId="15719479" w:rsidR="001E41F3" w:rsidRPr="00410371" w:rsidRDefault="001F1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3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67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9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43E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DEF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454B5" w14:textId="77777777" w:rsidTr="00547111">
        <w:tc>
          <w:tcPr>
            <w:tcW w:w="9641" w:type="dxa"/>
            <w:gridSpan w:val="9"/>
          </w:tcPr>
          <w:p w14:paraId="27031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28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F8B16" w14:textId="77777777" w:rsidTr="00A7671C">
        <w:tc>
          <w:tcPr>
            <w:tcW w:w="2835" w:type="dxa"/>
          </w:tcPr>
          <w:p w14:paraId="5B126E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F9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ECD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182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488E1" w14:textId="00EE1933" w:rsidR="00F25D98" w:rsidRDefault="009E5A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A3E2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6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0DB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21E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7C5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0BDAA" w14:textId="77777777" w:rsidTr="00547111">
        <w:tc>
          <w:tcPr>
            <w:tcW w:w="9640" w:type="dxa"/>
            <w:gridSpan w:val="11"/>
          </w:tcPr>
          <w:p w14:paraId="1E0AD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67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D3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0B1BD" w14:textId="63C2D396" w:rsidR="001E41F3" w:rsidRPr="00943113" w:rsidRDefault="00943113" w:rsidP="009431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AD3A52" w:rsidRPr="00AD3A52">
              <w:rPr>
                <w:lang w:val="de-DE"/>
              </w:rPr>
              <w:t>Introduction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of</w:t>
            </w:r>
            <w:proofErr w:type="spellEnd"/>
            <w:r w:rsidR="00AD3A52" w:rsidRPr="00AD3A52">
              <w:rPr>
                <w:lang w:val="de-DE"/>
              </w:rPr>
              <w:t xml:space="preserve"> LTE/NR </w:t>
            </w:r>
            <w:proofErr w:type="spellStart"/>
            <w:r w:rsidR="00AD3A52" w:rsidRPr="00AD3A52">
              <w:rPr>
                <w:lang w:val="de-DE"/>
              </w:rPr>
              <w:t>spectrum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sharing</w:t>
            </w:r>
            <w:proofErr w:type="spellEnd"/>
            <w:r w:rsidR="00AD3A52" w:rsidRPr="00AD3A52">
              <w:rPr>
                <w:lang w:val="de-DE"/>
              </w:rPr>
              <w:t xml:space="preserve"> in band 48/n48 </w:t>
            </w:r>
            <w:proofErr w:type="spellStart"/>
            <w:r w:rsidR="00AD3A52" w:rsidRPr="00AD3A52">
              <w:rPr>
                <w:lang w:val="de-DE"/>
              </w:rPr>
              <w:t>frequency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range</w:t>
            </w:r>
            <w:proofErr w:type="spellEnd"/>
          </w:p>
        </w:tc>
      </w:tr>
      <w:tr w:rsidR="001E41F3" w14:paraId="36D7B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5F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19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E8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FE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0F9DE" w14:textId="17F7FD7C" w:rsidR="001E41F3" w:rsidRDefault="008D6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59CCC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134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FA43F" w14:textId="3F970FEB" w:rsidR="001E41F3" w:rsidRDefault="008D6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8671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0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0F3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A7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07A61" w14:textId="79F324D9" w:rsidR="001E41F3" w:rsidRDefault="002A57BE" w:rsidP="002A57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AD3A52">
              <w:rPr>
                <w:noProof/>
                <w:lang w:val="de-DE"/>
              </w:rPr>
              <w:t>NR_n48_LTE_48_coex</w:t>
            </w:r>
          </w:p>
        </w:tc>
        <w:tc>
          <w:tcPr>
            <w:tcW w:w="567" w:type="dxa"/>
            <w:tcBorders>
              <w:left w:val="nil"/>
            </w:tcBorders>
          </w:tcPr>
          <w:p w14:paraId="0DF3A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D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436A" w14:textId="5E315A57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A403B8">
              <w:t>11</w:t>
            </w:r>
            <w:r w:rsidR="00BF173F">
              <w:rPr>
                <w:noProof/>
              </w:rPr>
              <w:t>-</w:t>
            </w:r>
            <w:r w:rsidR="00A403B8">
              <w:rPr>
                <w:noProof/>
              </w:rPr>
              <w:t>02</w:t>
            </w:r>
            <w:r w:rsidR="00BF173F">
              <w:rPr>
                <w:noProof/>
              </w:rPr>
              <w:t>-</w:t>
            </w:r>
            <w:r w:rsidR="00A403B8">
              <w:rPr>
                <w:noProof/>
              </w:rPr>
              <w:t>2020</w:t>
            </w:r>
          </w:p>
        </w:tc>
      </w:tr>
      <w:tr w:rsidR="001E41F3" w14:paraId="204AA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7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F8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5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50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4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27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31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655E7" w14:textId="6CF8B33D" w:rsidR="001E41F3" w:rsidRDefault="008D6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A58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19B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64AFA" w14:textId="3BD6DBE5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BF173F">
              <w:rPr>
                <w:noProof/>
              </w:rPr>
              <w:t>Rel-1</w:t>
            </w:r>
            <w:r w:rsidR="001F1DF5">
              <w:rPr>
                <w:noProof/>
              </w:rPr>
              <w:t>6</w:t>
            </w:r>
          </w:p>
        </w:tc>
      </w:tr>
      <w:tr w:rsidR="001E41F3" w14:paraId="2BDE58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5E9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996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7CF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0DB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F6F6A" w14:textId="77777777" w:rsidTr="00547111">
        <w:tc>
          <w:tcPr>
            <w:tcW w:w="1843" w:type="dxa"/>
          </w:tcPr>
          <w:p w14:paraId="0BEEB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A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38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22C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6067" w14:textId="09F13F05" w:rsidR="00C154EE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LTE/NR spectrum sharing in band 48/n48</w:t>
            </w:r>
            <w:r w:rsidR="00C154EE">
              <w:rPr>
                <w:noProof/>
              </w:rPr>
              <w:t xml:space="preserve"> in various configurations</w:t>
            </w:r>
            <w:r>
              <w:rPr>
                <w:noProof/>
              </w:rPr>
              <w:t xml:space="preserve">, band n48 definition </w:t>
            </w:r>
            <w:r w:rsidR="00C154EE">
              <w:rPr>
                <w:noProof/>
              </w:rPr>
              <w:t>should support certain functionality, such as aligned channel</w:t>
            </w:r>
            <w:r w:rsidR="001A3782">
              <w:rPr>
                <w:noProof/>
              </w:rPr>
              <w:t xml:space="preserve"> raster</w:t>
            </w:r>
            <w:r w:rsidR="0094189D">
              <w:rPr>
                <w:noProof/>
              </w:rPr>
              <w:t>,</w:t>
            </w:r>
            <w:r w:rsidR="00C154EE">
              <w:rPr>
                <w:noProof/>
              </w:rPr>
              <w:t xml:space="preserve"> </w:t>
            </w:r>
            <w:r w:rsidR="002A4360">
              <w:rPr>
                <w:noProof/>
              </w:rPr>
              <w:t xml:space="preserve">UL 7.5kHz shift, and </w:t>
            </w:r>
            <w:r w:rsidR="00C154EE">
              <w:rPr>
                <w:noProof/>
              </w:rPr>
              <w:t xml:space="preserve">sync </w:t>
            </w:r>
            <w:r w:rsidR="002A4360">
              <w:rPr>
                <w:noProof/>
              </w:rPr>
              <w:t>pattern not overlapping with LTE CRS</w:t>
            </w:r>
            <w:r>
              <w:rPr>
                <w:noProof/>
              </w:rPr>
              <w:t>.</w:t>
            </w:r>
          </w:p>
          <w:p w14:paraId="76164936" w14:textId="7EAC09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0EF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4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CA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BD8B8" w14:textId="7777777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ACD2E" w14:textId="19E8BDF2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5.4.2.1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 w:rsidR="002A4360">
              <w:rPr>
                <w:noProof/>
              </w:rPr>
              <w:t xml:space="preserve">[if agreed] </w:t>
            </w:r>
            <w:r>
              <w:rPr>
                <w:noProof/>
              </w:rPr>
              <w:t>I</w:t>
            </w:r>
            <w:r w:rsidR="009E5A84">
              <w:rPr>
                <w:noProof/>
              </w:rPr>
              <w:t>t is specified that band n48 shall also support 7.5 kHz UL channel shift.</w:t>
            </w:r>
          </w:p>
          <w:p w14:paraId="40A8F550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F5561" w14:textId="176E8228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5.4.2.3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 w:rsidR="002A4360">
              <w:rPr>
                <w:noProof/>
              </w:rPr>
              <w:t>[if agreed] It is specified that band n48 can also use 100kHz channel raster</w:t>
            </w:r>
            <w:r>
              <w:rPr>
                <w:noProof/>
              </w:rPr>
              <w:t>.</w:t>
            </w:r>
          </w:p>
          <w:p w14:paraId="735DCD95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7B6DF" w14:textId="275BE565" w:rsidR="007C74D2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C74D2">
              <w:rPr>
                <w:noProof/>
              </w:rPr>
              <w:t>ub-clause 5.4.3.3</w:t>
            </w:r>
            <w:r>
              <w:rPr>
                <w:noProof/>
              </w:rPr>
              <w:t>.</w:t>
            </w:r>
            <w:r w:rsidR="007C74D2">
              <w:rPr>
                <w:noProof/>
              </w:rPr>
              <w:t xml:space="preserve"> </w:t>
            </w:r>
            <w:r w:rsidR="002A4360">
              <w:rPr>
                <w:noProof/>
              </w:rPr>
              <w:t>[if agreed] It is specified that band n48 can also use sync pattern B</w:t>
            </w:r>
            <w:r w:rsidR="007C74D2">
              <w:rPr>
                <w:noProof/>
              </w:rPr>
              <w:t>.</w:t>
            </w:r>
          </w:p>
          <w:p w14:paraId="1A5CA4D8" w14:textId="2199F98F" w:rsidR="00D54112" w:rsidRDefault="00D5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F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A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CEA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F3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ACF5" w14:textId="708B56A0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LTE/NR spectrum sharing in band 48/n48.</w:t>
            </w:r>
          </w:p>
        </w:tc>
      </w:tr>
      <w:tr w:rsidR="001E41F3" w14:paraId="3208FFC4" w14:textId="77777777" w:rsidTr="00547111">
        <w:tc>
          <w:tcPr>
            <w:tcW w:w="2694" w:type="dxa"/>
            <w:gridSpan w:val="2"/>
          </w:tcPr>
          <w:p w14:paraId="607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75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0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C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D172" w14:textId="79B6BA37" w:rsidR="001E41F3" w:rsidRDefault="000A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  <w:r w:rsidR="00C154EE">
              <w:rPr>
                <w:noProof/>
              </w:rPr>
              <w:t xml:space="preserve">, 5.4.2.3, 5.4.3.3 </w:t>
            </w:r>
          </w:p>
        </w:tc>
      </w:tr>
      <w:tr w:rsidR="001E41F3" w14:paraId="25793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9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9C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EBE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8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3A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08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AE8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70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1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98B9" w14:textId="7175DAD2" w:rsidR="001E41F3" w:rsidRDefault="00C1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DFBA" w14:textId="5158A5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8DB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BFF1F" w14:textId="255B1FB9" w:rsidR="001E41F3" w:rsidRDefault="00C1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</w:t>
            </w:r>
            <w:r w:rsidR="00C63BFB">
              <w:rPr>
                <w:noProof/>
              </w:rPr>
              <w:t>1-1</w:t>
            </w:r>
          </w:p>
        </w:tc>
      </w:tr>
      <w:tr w:rsidR="001E41F3" w14:paraId="2FC70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61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6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C70C" w14:textId="5E3DE520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F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2572D" w14:textId="65048F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A9F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EC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FB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0386" w14:textId="078BDFE9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DE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3FDBC" w14:textId="5CD7FCA8" w:rsidR="001E41F3" w:rsidRDefault="001E41F3" w:rsidP="009431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44F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C3D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62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F4EC" w14:textId="79DF4FB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85C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A2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281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844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6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F5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840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8DD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CB821" w14:textId="77777777" w:rsidR="00E16C0E" w:rsidRPr="00E26D09" w:rsidRDefault="00E16C0E" w:rsidP="00E16C0E">
      <w:pPr>
        <w:pStyle w:val="Heading2"/>
      </w:pPr>
      <w:bookmarkStart w:id="3" w:name="_Toc21127425"/>
      <w:bookmarkStart w:id="4" w:name="_Toc29811631"/>
      <w:r w:rsidRPr="00E26D09">
        <w:lastRenderedPageBreak/>
        <w:t>5.2</w:t>
      </w:r>
      <w:r w:rsidRPr="00E26D09">
        <w:tab/>
      </w:r>
      <w:bookmarkEnd w:id="3"/>
      <w:r w:rsidRPr="007A7019">
        <w:rPr>
          <w:i/>
        </w:rPr>
        <w:t>Operating bands</w:t>
      </w:r>
      <w:bookmarkEnd w:id="4"/>
    </w:p>
    <w:p w14:paraId="5260A972" w14:textId="77777777" w:rsidR="00E16C0E" w:rsidRDefault="00E16C0E" w:rsidP="00E16C0E">
      <w:bookmarkStart w:id="5" w:name="_Hlk494631506"/>
      <w:r w:rsidRPr="00E26D09">
        <w:t xml:space="preserve">NR is designed to operate in the </w:t>
      </w:r>
      <w:r w:rsidRPr="00E26D09">
        <w:rPr>
          <w:i/>
        </w:rPr>
        <w:t>operating bands</w:t>
      </w:r>
      <w:r w:rsidRPr="00E26D09">
        <w:t xml:space="preserve"> defined in table 5.2-1 and 5.2-2.</w:t>
      </w:r>
      <w:r w:rsidRPr="001D087C">
        <w:t xml:space="preserve"> </w:t>
      </w:r>
    </w:p>
    <w:p w14:paraId="615163FC" w14:textId="77777777" w:rsidR="00E16C0E" w:rsidRPr="00404F3A" w:rsidRDefault="00E16C0E" w:rsidP="00E16C0E">
      <w:r w:rsidRPr="00404F3A">
        <w:t xml:space="preserve">NB-IoT is designed to operate in the </w:t>
      </w:r>
      <w:r>
        <w:t>NR</w:t>
      </w:r>
      <w:r w:rsidRPr="00404F3A">
        <w:t xml:space="preserve"> operating bands </w:t>
      </w:r>
      <w:r>
        <w:t>n</w:t>
      </w:r>
      <w:r w:rsidRPr="00404F3A">
        <w:t xml:space="preserve">1, </w:t>
      </w:r>
      <w:r>
        <w:t>n</w:t>
      </w:r>
      <w:r w:rsidRPr="00404F3A">
        <w:t xml:space="preserve">2, </w:t>
      </w:r>
      <w:r>
        <w:t>n</w:t>
      </w:r>
      <w:r w:rsidRPr="00404F3A">
        <w:t xml:space="preserve">3, </w:t>
      </w:r>
      <w:r>
        <w:t>n</w:t>
      </w:r>
      <w:r w:rsidRPr="00404F3A">
        <w:t xml:space="preserve">5, </w:t>
      </w:r>
      <w:r>
        <w:t>n7, n</w:t>
      </w:r>
      <w:r w:rsidRPr="00404F3A">
        <w:t xml:space="preserve">8, </w:t>
      </w:r>
      <w:r>
        <w:t>n</w:t>
      </w:r>
      <w:r w:rsidRPr="00404F3A">
        <w:t xml:space="preserve">12, </w:t>
      </w:r>
      <w:r>
        <w:t>n</w:t>
      </w:r>
      <w:r w:rsidRPr="00404F3A">
        <w:t xml:space="preserve">14, </w:t>
      </w:r>
      <w:r>
        <w:t>n</w:t>
      </w:r>
      <w:r w:rsidRPr="00404F3A">
        <w:t xml:space="preserve">18, </w:t>
      </w:r>
      <w:r>
        <w:t>n</w:t>
      </w:r>
      <w:r w:rsidRPr="00404F3A">
        <w:t xml:space="preserve">20, </w:t>
      </w:r>
      <w:r>
        <w:t>n</w:t>
      </w:r>
      <w:r w:rsidRPr="00404F3A">
        <w:t xml:space="preserve">25, </w:t>
      </w:r>
      <w:r>
        <w:t>n</w:t>
      </w:r>
      <w:r w:rsidRPr="00404F3A">
        <w:t xml:space="preserve">28, </w:t>
      </w:r>
      <w:r>
        <w:t>n</w:t>
      </w:r>
      <w:r w:rsidRPr="00404F3A">
        <w:t>41</w:t>
      </w:r>
      <w:r>
        <w:t>,</w:t>
      </w:r>
      <w:r w:rsidRPr="00404F3A">
        <w:t xml:space="preserve"> </w:t>
      </w:r>
      <w:r>
        <w:t>n</w:t>
      </w:r>
      <w:r w:rsidRPr="00404F3A">
        <w:t xml:space="preserve">65, </w:t>
      </w:r>
      <w:r>
        <w:t>n</w:t>
      </w:r>
      <w:r w:rsidRPr="00404F3A">
        <w:t xml:space="preserve">66, </w:t>
      </w:r>
      <w:r>
        <w:t>n</w:t>
      </w:r>
      <w:r w:rsidRPr="00404F3A">
        <w:t xml:space="preserve">70, </w:t>
      </w:r>
      <w:r>
        <w:t>n</w:t>
      </w:r>
      <w:r w:rsidRPr="00404F3A">
        <w:t xml:space="preserve">71, </w:t>
      </w:r>
      <w:r>
        <w:t>n</w:t>
      </w:r>
      <w:r w:rsidRPr="00404F3A">
        <w:rPr>
          <w:rFonts w:hint="eastAsia"/>
          <w:lang w:eastAsia="ja-JP"/>
        </w:rPr>
        <w:t>74</w:t>
      </w:r>
      <w:r>
        <w:rPr>
          <w:lang w:eastAsia="ja-JP"/>
        </w:rPr>
        <w:t xml:space="preserve">, n90 </w:t>
      </w:r>
      <w:r w:rsidRPr="00404F3A">
        <w:t>which are defined in Table 5.</w:t>
      </w:r>
      <w:r>
        <w:t>2</w:t>
      </w:r>
      <w:r w:rsidRPr="00404F3A">
        <w:t>-1.</w:t>
      </w:r>
    </w:p>
    <w:p w14:paraId="0A75B821" w14:textId="77777777" w:rsidR="00E16C0E" w:rsidRPr="00E26D09" w:rsidRDefault="00E16C0E" w:rsidP="00E16C0E">
      <w:pPr>
        <w:pStyle w:val="TH"/>
      </w:pPr>
      <w:r w:rsidRPr="00E26D09">
        <w:t xml:space="preserve">Table 5.2-1: NR </w:t>
      </w:r>
      <w:r w:rsidRPr="00E26D09">
        <w:rPr>
          <w:i/>
        </w:rPr>
        <w:t>operating bands</w:t>
      </w:r>
      <w:r w:rsidRPr="00E26D09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E16C0E" w:rsidRPr="00E26D09" w14:paraId="58A7D4F1" w14:textId="77777777" w:rsidTr="00E16C0E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61258DF2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8C37373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receive / UE transmit</w:t>
            </w:r>
          </w:p>
          <w:p w14:paraId="7D30EA40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5897939B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 / UE receive</w:t>
            </w:r>
          </w:p>
          <w:p w14:paraId="4A0692F9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79414959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E16C0E" w:rsidRPr="00E26D09" w14:paraId="5995864F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9A0F3E6" w14:textId="77777777" w:rsidR="00E16C0E" w:rsidRPr="00E26D09" w:rsidRDefault="00E16C0E" w:rsidP="00E16C0E">
            <w:pPr>
              <w:pStyle w:val="TAC"/>
            </w:pPr>
            <w:r w:rsidRPr="00E26D09">
              <w:t>n1</w:t>
            </w:r>
          </w:p>
        </w:tc>
        <w:tc>
          <w:tcPr>
            <w:tcW w:w="2607" w:type="dxa"/>
            <w:shd w:val="clear" w:color="auto" w:fill="auto"/>
          </w:tcPr>
          <w:p w14:paraId="6EB989EE" w14:textId="77777777" w:rsidR="00E16C0E" w:rsidRPr="00E26D09" w:rsidRDefault="00E16C0E" w:rsidP="00E16C0E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5EED6552" w14:textId="77777777" w:rsidR="00E16C0E" w:rsidRPr="00E26D09" w:rsidRDefault="00E16C0E" w:rsidP="00E16C0E">
            <w:pPr>
              <w:pStyle w:val="TAC"/>
            </w:pPr>
            <w:r w:rsidRPr="00E26D09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5454F05A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C81551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84E67D4" w14:textId="77777777" w:rsidR="00E16C0E" w:rsidRPr="00E26D09" w:rsidRDefault="00E16C0E" w:rsidP="00E16C0E">
            <w:pPr>
              <w:pStyle w:val="TAC"/>
            </w:pPr>
            <w:r w:rsidRPr="00E26D09">
              <w:t>n2</w:t>
            </w:r>
          </w:p>
        </w:tc>
        <w:tc>
          <w:tcPr>
            <w:tcW w:w="2607" w:type="dxa"/>
            <w:shd w:val="clear" w:color="auto" w:fill="auto"/>
          </w:tcPr>
          <w:p w14:paraId="52F215C4" w14:textId="77777777" w:rsidR="00E16C0E" w:rsidRPr="00E26D09" w:rsidRDefault="00E16C0E" w:rsidP="00E16C0E">
            <w:pPr>
              <w:pStyle w:val="TAC"/>
            </w:pPr>
            <w:r w:rsidRPr="00E26D09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2C39F3AB" w14:textId="77777777" w:rsidR="00E16C0E" w:rsidRPr="00E26D09" w:rsidRDefault="00E16C0E" w:rsidP="00E16C0E">
            <w:pPr>
              <w:pStyle w:val="TAC"/>
            </w:pPr>
            <w:r w:rsidRPr="00E26D09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4645BD70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6B02196A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8AB3B2A" w14:textId="77777777" w:rsidR="00E16C0E" w:rsidRPr="00E26D09" w:rsidRDefault="00E16C0E" w:rsidP="00E16C0E">
            <w:pPr>
              <w:pStyle w:val="TAC"/>
            </w:pPr>
            <w:r w:rsidRPr="00E26D09">
              <w:t>n3</w:t>
            </w:r>
          </w:p>
        </w:tc>
        <w:tc>
          <w:tcPr>
            <w:tcW w:w="2607" w:type="dxa"/>
            <w:shd w:val="clear" w:color="auto" w:fill="auto"/>
          </w:tcPr>
          <w:p w14:paraId="2C097707" w14:textId="77777777" w:rsidR="00E16C0E" w:rsidRPr="00E26D09" w:rsidRDefault="00E16C0E" w:rsidP="00E16C0E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022806F0" w14:textId="77777777" w:rsidR="00E16C0E" w:rsidRPr="00E26D09" w:rsidRDefault="00E16C0E" w:rsidP="00E16C0E">
            <w:pPr>
              <w:pStyle w:val="TAC"/>
            </w:pPr>
            <w:r w:rsidRPr="00E26D09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549ECBED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456B5D0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A95F1F1" w14:textId="77777777" w:rsidR="00E16C0E" w:rsidRPr="00E26D09" w:rsidRDefault="00E16C0E" w:rsidP="00E16C0E">
            <w:pPr>
              <w:pStyle w:val="TAC"/>
            </w:pPr>
            <w:r w:rsidRPr="00E26D09">
              <w:t>n5</w:t>
            </w:r>
          </w:p>
        </w:tc>
        <w:tc>
          <w:tcPr>
            <w:tcW w:w="2607" w:type="dxa"/>
            <w:shd w:val="clear" w:color="auto" w:fill="auto"/>
          </w:tcPr>
          <w:p w14:paraId="756F7CE5" w14:textId="77777777" w:rsidR="00E16C0E" w:rsidRPr="00E26D09" w:rsidRDefault="00E16C0E" w:rsidP="00E16C0E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51174EEF" w14:textId="77777777" w:rsidR="00E16C0E" w:rsidRPr="00E26D09" w:rsidRDefault="00E16C0E" w:rsidP="00E16C0E">
            <w:pPr>
              <w:pStyle w:val="TAC"/>
            </w:pPr>
            <w:r w:rsidRPr="00E26D09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063BF67A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58523D7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2DC5338" w14:textId="77777777" w:rsidR="00E16C0E" w:rsidRPr="00E26D09" w:rsidRDefault="00E16C0E" w:rsidP="00E16C0E">
            <w:pPr>
              <w:pStyle w:val="TAC"/>
            </w:pPr>
            <w:r w:rsidRPr="00E26D09">
              <w:t>n7</w:t>
            </w:r>
          </w:p>
        </w:tc>
        <w:tc>
          <w:tcPr>
            <w:tcW w:w="2607" w:type="dxa"/>
            <w:shd w:val="clear" w:color="auto" w:fill="auto"/>
          </w:tcPr>
          <w:p w14:paraId="19717359" w14:textId="77777777" w:rsidR="00E16C0E" w:rsidRPr="00E26D09" w:rsidRDefault="00E16C0E" w:rsidP="00E16C0E">
            <w:pPr>
              <w:pStyle w:val="TAC"/>
            </w:pPr>
            <w:r w:rsidRPr="00E26D09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3062D54E" w14:textId="77777777" w:rsidR="00E16C0E" w:rsidRPr="00E26D09" w:rsidRDefault="00E16C0E" w:rsidP="00E16C0E">
            <w:pPr>
              <w:pStyle w:val="TAC"/>
            </w:pPr>
            <w:r w:rsidRPr="00E26D09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5A9DDF1C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6A7B6C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FBCD3D0" w14:textId="77777777" w:rsidR="00E16C0E" w:rsidRPr="00E26D09" w:rsidRDefault="00E16C0E" w:rsidP="00E16C0E">
            <w:pPr>
              <w:pStyle w:val="TAC"/>
            </w:pPr>
            <w:r w:rsidRPr="00E26D09">
              <w:t>n8</w:t>
            </w:r>
          </w:p>
        </w:tc>
        <w:tc>
          <w:tcPr>
            <w:tcW w:w="2607" w:type="dxa"/>
            <w:shd w:val="clear" w:color="auto" w:fill="auto"/>
          </w:tcPr>
          <w:p w14:paraId="5A168AD5" w14:textId="77777777" w:rsidR="00E16C0E" w:rsidRPr="00E26D09" w:rsidRDefault="00E16C0E" w:rsidP="00E16C0E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2DD8F707" w14:textId="77777777" w:rsidR="00E16C0E" w:rsidRPr="00E26D09" w:rsidRDefault="00E16C0E" w:rsidP="00E16C0E">
            <w:pPr>
              <w:pStyle w:val="TAC"/>
            </w:pPr>
            <w:r w:rsidRPr="00E26D09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7789A5BA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014D43FB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1B1B9A7B" w14:textId="77777777" w:rsidR="00E16C0E" w:rsidRPr="00E26D09" w:rsidRDefault="00E16C0E" w:rsidP="00E16C0E">
            <w:pPr>
              <w:pStyle w:val="TAC"/>
            </w:pPr>
            <w:r w:rsidRPr="00E26D09">
              <w:t>n12</w:t>
            </w:r>
          </w:p>
        </w:tc>
        <w:tc>
          <w:tcPr>
            <w:tcW w:w="2607" w:type="dxa"/>
            <w:shd w:val="clear" w:color="auto" w:fill="auto"/>
          </w:tcPr>
          <w:p w14:paraId="0D021E5A" w14:textId="77777777" w:rsidR="00E16C0E" w:rsidRPr="00E26D09" w:rsidRDefault="00E16C0E" w:rsidP="00E16C0E">
            <w:pPr>
              <w:pStyle w:val="TAC"/>
            </w:pPr>
            <w:r w:rsidRPr="00E26D09">
              <w:rPr>
                <w:rFonts w:cs="Arial"/>
              </w:rPr>
              <w:t>699 MHz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255328FB" w14:textId="77777777" w:rsidR="00E16C0E" w:rsidRPr="00E26D09" w:rsidRDefault="00E16C0E" w:rsidP="00E16C0E">
            <w:pPr>
              <w:pStyle w:val="TAC"/>
            </w:pPr>
            <w:r w:rsidRPr="00E26D09">
              <w:rPr>
                <w:rFonts w:cs="Arial"/>
              </w:rPr>
              <w:t>729 MHz</w:t>
            </w:r>
            <w:r w:rsidRPr="00E26D09">
              <w:t xml:space="preserve"> – 7</w:t>
            </w:r>
            <w:r w:rsidRPr="00E26D09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0257E733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3BF28756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C35AD5C" w14:textId="77777777" w:rsidR="00E16C0E" w:rsidRPr="00E26D09" w:rsidRDefault="00E16C0E" w:rsidP="00E16C0E">
            <w:pPr>
              <w:pStyle w:val="TAC"/>
            </w:pPr>
            <w:r w:rsidRPr="00E26D09">
              <w:t>n14</w:t>
            </w:r>
          </w:p>
        </w:tc>
        <w:tc>
          <w:tcPr>
            <w:tcW w:w="2607" w:type="dxa"/>
            <w:shd w:val="clear" w:color="auto" w:fill="auto"/>
          </w:tcPr>
          <w:p w14:paraId="02485D3D" w14:textId="77777777" w:rsidR="00E16C0E" w:rsidRPr="00E26D09" w:rsidRDefault="00E16C0E" w:rsidP="00E16C0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2D2DA411" w14:textId="77777777" w:rsidR="00E16C0E" w:rsidRPr="00E26D09" w:rsidRDefault="00E16C0E" w:rsidP="00E16C0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4AFBE0F9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17060EE1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623ECC5A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1E3277EE" w14:textId="77777777" w:rsidR="00E16C0E" w:rsidRPr="00E26D09" w:rsidRDefault="00E16C0E" w:rsidP="00E16C0E">
            <w:pPr>
              <w:pStyle w:val="TAC"/>
              <w:rPr>
                <w:rFonts w:cs="Arial"/>
              </w:rPr>
            </w:pPr>
            <w:r w:rsidRPr="00E26D09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112FBA22" w14:textId="77777777" w:rsidR="00E16C0E" w:rsidRPr="00E26D09" w:rsidRDefault="00E16C0E" w:rsidP="00E16C0E">
            <w:pPr>
              <w:pStyle w:val="TAC"/>
              <w:rPr>
                <w:rFonts w:cs="Arial"/>
              </w:rPr>
            </w:pPr>
            <w:r w:rsidRPr="00E26D09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6F046791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E16C0E" w:rsidRPr="00E26D09" w14:paraId="3F2A0607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E75821D" w14:textId="77777777" w:rsidR="00E16C0E" w:rsidRPr="00E26D09" w:rsidRDefault="00E16C0E" w:rsidP="00E16C0E">
            <w:pPr>
              <w:pStyle w:val="TAC"/>
            </w:pPr>
            <w:r w:rsidRPr="00E26D09">
              <w:t>n20</w:t>
            </w:r>
          </w:p>
        </w:tc>
        <w:tc>
          <w:tcPr>
            <w:tcW w:w="2607" w:type="dxa"/>
            <w:shd w:val="clear" w:color="auto" w:fill="auto"/>
          </w:tcPr>
          <w:p w14:paraId="5D0D6B19" w14:textId="77777777" w:rsidR="00E16C0E" w:rsidRPr="00E26D09" w:rsidRDefault="00E16C0E" w:rsidP="00E16C0E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6D292BE" w14:textId="77777777" w:rsidR="00E16C0E" w:rsidRPr="00E26D09" w:rsidRDefault="00E16C0E" w:rsidP="00E16C0E">
            <w:pPr>
              <w:pStyle w:val="TAC"/>
            </w:pPr>
            <w:r w:rsidRPr="00E26D09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37547C1C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621AA3C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A361BCD" w14:textId="77777777" w:rsidR="00E16C0E" w:rsidRPr="00E26D09" w:rsidRDefault="00E16C0E" w:rsidP="00E16C0E">
            <w:pPr>
              <w:pStyle w:val="TAC"/>
            </w:pPr>
            <w:r w:rsidRPr="00E26D09">
              <w:t>n25</w:t>
            </w:r>
          </w:p>
        </w:tc>
        <w:tc>
          <w:tcPr>
            <w:tcW w:w="2607" w:type="dxa"/>
            <w:shd w:val="clear" w:color="auto" w:fill="auto"/>
          </w:tcPr>
          <w:p w14:paraId="18D55879" w14:textId="77777777" w:rsidR="00E16C0E" w:rsidRPr="00E26D09" w:rsidRDefault="00E16C0E" w:rsidP="00E16C0E">
            <w:pPr>
              <w:pStyle w:val="TAC"/>
            </w:pPr>
            <w:r w:rsidRPr="00E26D09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4BAFDAFF" w14:textId="77777777" w:rsidR="00E16C0E" w:rsidRPr="00E26D09" w:rsidRDefault="00E16C0E" w:rsidP="00E16C0E">
            <w:pPr>
              <w:pStyle w:val="TAC"/>
            </w:pPr>
            <w:r w:rsidRPr="00E26D09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34713597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63A2DBCB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48CAB79" w14:textId="77777777" w:rsidR="00E16C0E" w:rsidRPr="00E26D09" w:rsidRDefault="00E16C0E" w:rsidP="00E16C0E">
            <w:pPr>
              <w:pStyle w:val="TAC"/>
            </w:pPr>
            <w:r w:rsidRPr="00E26D09">
              <w:t>n28</w:t>
            </w:r>
          </w:p>
        </w:tc>
        <w:tc>
          <w:tcPr>
            <w:tcW w:w="2607" w:type="dxa"/>
            <w:shd w:val="clear" w:color="auto" w:fill="auto"/>
          </w:tcPr>
          <w:p w14:paraId="239AF52F" w14:textId="77777777" w:rsidR="00E16C0E" w:rsidRPr="00E26D09" w:rsidRDefault="00E16C0E" w:rsidP="00E16C0E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0ABCD6B5" w14:textId="77777777" w:rsidR="00E16C0E" w:rsidRPr="00E26D09" w:rsidRDefault="00E16C0E" w:rsidP="00E16C0E">
            <w:pPr>
              <w:pStyle w:val="TAC"/>
            </w:pPr>
            <w:r w:rsidRPr="00E26D09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09858DF0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6FF4203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9D6F001" w14:textId="77777777" w:rsidR="00E16C0E" w:rsidRPr="00E26D09" w:rsidRDefault="00E16C0E" w:rsidP="00E16C0E">
            <w:pPr>
              <w:pStyle w:val="TAC"/>
            </w:pPr>
            <w:r w:rsidRPr="00E26D09">
              <w:t>n29</w:t>
            </w:r>
          </w:p>
        </w:tc>
        <w:tc>
          <w:tcPr>
            <w:tcW w:w="2607" w:type="dxa"/>
            <w:shd w:val="clear" w:color="auto" w:fill="auto"/>
          </w:tcPr>
          <w:p w14:paraId="45C260D5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4D0998A1" w14:textId="77777777" w:rsidR="00E16C0E" w:rsidRPr="00E26D09" w:rsidRDefault="00E16C0E" w:rsidP="00E16C0E">
            <w:pPr>
              <w:pStyle w:val="TAC"/>
            </w:pPr>
            <w:r w:rsidRPr="00E26D09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04313CBF" w14:textId="77777777" w:rsidR="00E16C0E" w:rsidRPr="00E26D09" w:rsidRDefault="00E16C0E" w:rsidP="00E16C0E">
            <w:pPr>
              <w:pStyle w:val="TAC"/>
            </w:pPr>
            <w:r w:rsidRPr="00E26D09">
              <w:t>SDL</w:t>
            </w:r>
          </w:p>
        </w:tc>
      </w:tr>
      <w:tr w:rsidR="00E16C0E" w:rsidRPr="00E26D09" w14:paraId="776D87EA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38493A2" w14:textId="77777777" w:rsidR="00E16C0E" w:rsidRPr="00E26D09" w:rsidRDefault="00E16C0E" w:rsidP="00E16C0E">
            <w:pPr>
              <w:pStyle w:val="TAC"/>
            </w:pPr>
            <w:r w:rsidRPr="00E26D09">
              <w:t>n30</w:t>
            </w:r>
          </w:p>
        </w:tc>
        <w:tc>
          <w:tcPr>
            <w:tcW w:w="2607" w:type="dxa"/>
            <w:shd w:val="clear" w:color="auto" w:fill="auto"/>
          </w:tcPr>
          <w:p w14:paraId="1020636E" w14:textId="77777777" w:rsidR="00E16C0E" w:rsidRPr="00E26D09" w:rsidRDefault="00E16C0E" w:rsidP="00E16C0E">
            <w:pPr>
              <w:pStyle w:val="TAC"/>
            </w:pPr>
            <w:r w:rsidRPr="00E26D09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45932191" w14:textId="77777777" w:rsidR="00E16C0E" w:rsidRPr="00E26D09" w:rsidRDefault="00E16C0E" w:rsidP="00E16C0E">
            <w:pPr>
              <w:pStyle w:val="TAC"/>
            </w:pPr>
            <w:r w:rsidRPr="00E26D09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387B90C4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14360C8A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0041E9C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79171139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4FCADA6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6C9E692E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E16C0E" w:rsidRPr="00E26D09" w14:paraId="3980A2E2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88BC34D" w14:textId="77777777" w:rsidR="00E16C0E" w:rsidRPr="00E26D09" w:rsidRDefault="00E16C0E" w:rsidP="00E16C0E">
            <w:pPr>
              <w:pStyle w:val="TAC"/>
            </w:pPr>
            <w:r w:rsidRPr="00E26D09">
              <w:t>n38</w:t>
            </w:r>
          </w:p>
        </w:tc>
        <w:tc>
          <w:tcPr>
            <w:tcW w:w="2607" w:type="dxa"/>
            <w:shd w:val="clear" w:color="auto" w:fill="auto"/>
          </w:tcPr>
          <w:p w14:paraId="24D05184" w14:textId="77777777" w:rsidR="00E16C0E" w:rsidRPr="00E26D09" w:rsidRDefault="00E16C0E" w:rsidP="00E16C0E">
            <w:pPr>
              <w:pStyle w:val="TAC"/>
            </w:pPr>
            <w:r w:rsidRPr="00E26D09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66D40832" w14:textId="77777777" w:rsidR="00E16C0E" w:rsidRPr="00E26D09" w:rsidRDefault="00E16C0E" w:rsidP="00E16C0E">
            <w:pPr>
              <w:pStyle w:val="TAC"/>
            </w:pPr>
            <w:r w:rsidRPr="00E26D09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6F4B5ECC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5BA36F58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16F58BCD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6500E6D3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1920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6EA4250F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</w:t>
            </w:r>
            <w:r w:rsidRPr="00E26D09">
              <w:t>20 MHz</w:t>
            </w:r>
          </w:p>
        </w:tc>
        <w:tc>
          <w:tcPr>
            <w:tcW w:w="1286" w:type="dxa"/>
            <w:shd w:val="clear" w:color="auto" w:fill="auto"/>
          </w:tcPr>
          <w:p w14:paraId="2A2EACAF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E16C0E" w:rsidRPr="00E26D09" w14:paraId="2A2DB62F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27F35E88" w14:textId="77777777" w:rsidR="00E16C0E" w:rsidRPr="00E26D09" w:rsidRDefault="00E16C0E" w:rsidP="00E16C0E">
            <w:pPr>
              <w:pStyle w:val="TAC"/>
            </w:pPr>
            <w:r w:rsidRPr="00E26D09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3E7E5FE6" w14:textId="77777777" w:rsidR="00E16C0E" w:rsidRPr="00E26D09" w:rsidRDefault="00E16C0E" w:rsidP="00E16C0E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131C1E4" w14:textId="77777777" w:rsidR="00E16C0E" w:rsidRPr="00E26D09" w:rsidRDefault="00E16C0E" w:rsidP="00E16C0E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3CE7F84F" w14:textId="77777777" w:rsidR="00E16C0E" w:rsidRPr="00E26D09" w:rsidRDefault="00E16C0E" w:rsidP="00E16C0E">
            <w:pPr>
              <w:pStyle w:val="TAC"/>
            </w:pPr>
            <w:r w:rsidRPr="00E26D09">
              <w:rPr>
                <w:lang w:val="en-US"/>
              </w:rPr>
              <w:t>TDD</w:t>
            </w:r>
          </w:p>
        </w:tc>
      </w:tr>
      <w:tr w:rsidR="00E16C0E" w:rsidRPr="00E26D09" w14:paraId="16F1ECB0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6B2E77E" w14:textId="77777777" w:rsidR="00E16C0E" w:rsidRPr="00E26D09" w:rsidRDefault="00E16C0E" w:rsidP="00E16C0E">
            <w:pPr>
              <w:pStyle w:val="TAC"/>
            </w:pPr>
            <w:r w:rsidRPr="00E26D09">
              <w:t>n41</w:t>
            </w:r>
          </w:p>
        </w:tc>
        <w:tc>
          <w:tcPr>
            <w:tcW w:w="2607" w:type="dxa"/>
            <w:shd w:val="clear" w:color="auto" w:fill="auto"/>
          </w:tcPr>
          <w:p w14:paraId="08678C04" w14:textId="77777777" w:rsidR="00E16C0E" w:rsidRPr="00E26D09" w:rsidRDefault="00E16C0E" w:rsidP="00E16C0E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0773349F" w14:textId="77777777" w:rsidR="00E16C0E" w:rsidRPr="00E26D09" w:rsidRDefault="00E16C0E" w:rsidP="00E16C0E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69B66FF5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52971AA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A11D7E1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</w:rPr>
              <w:t>n48</w:t>
            </w:r>
          </w:p>
        </w:tc>
        <w:tc>
          <w:tcPr>
            <w:tcW w:w="2607" w:type="dxa"/>
            <w:shd w:val="clear" w:color="auto" w:fill="auto"/>
          </w:tcPr>
          <w:p w14:paraId="7993B890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</w:rPr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331C66BF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</w:rPr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639E7FBB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</w:rPr>
              <w:t>TDD</w:t>
            </w:r>
          </w:p>
        </w:tc>
      </w:tr>
      <w:tr w:rsidR="00E16C0E" w:rsidRPr="00E26D09" w14:paraId="19344D77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9E72E5A" w14:textId="77777777" w:rsidR="00E16C0E" w:rsidRPr="00E26D09" w:rsidRDefault="00E16C0E" w:rsidP="00E16C0E">
            <w:pPr>
              <w:pStyle w:val="TAC"/>
            </w:pPr>
            <w:r w:rsidRPr="00E26D09">
              <w:t>n50</w:t>
            </w:r>
          </w:p>
        </w:tc>
        <w:tc>
          <w:tcPr>
            <w:tcW w:w="2607" w:type="dxa"/>
            <w:shd w:val="clear" w:color="auto" w:fill="auto"/>
          </w:tcPr>
          <w:p w14:paraId="04E9DB76" w14:textId="77777777" w:rsidR="00E16C0E" w:rsidRPr="00E26D09" w:rsidRDefault="00E16C0E" w:rsidP="00E16C0E">
            <w:pPr>
              <w:pStyle w:val="TAC"/>
            </w:pPr>
            <w:r w:rsidRPr="00E26D09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1A94EA27" w14:textId="77777777" w:rsidR="00E16C0E" w:rsidRPr="00E26D09" w:rsidRDefault="00E16C0E" w:rsidP="00E16C0E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DE79B0E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1CC14902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68C9EDB" w14:textId="77777777" w:rsidR="00E16C0E" w:rsidRPr="00E26D09" w:rsidRDefault="00E16C0E" w:rsidP="00E16C0E">
            <w:pPr>
              <w:pStyle w:val="TAC"/>
            </w:pPr>
            <w:r w:rsidRPr="00E26D09">
              <w:t>n51</w:t>
            </w:r>
          </w:p>
        </w:tc>
        <w:tc>
          <w:tcPr>
            <w:tcW w:w="2607" w:type="dxa"/>
            <w:shd w:val="clear" w:color="auto" w:fill="auto"/>
          </w:tcPr>
          <w:p w14:paraId="5BB6FC1E" w14:textId="77777777" w:rsidR="00E16C0E" w:rsidRPr="00E26D09" w:rsidRDefault="00E16C0E" w:rsidP="00E16C0E">
            <w:pPr>
              <w:pStyle w:val="TAC"/>
            </w:pPr>
            <w:r w:rsidRPr="00E26D09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15F2EC75" w14:textId="77777777" w:rsidR="00E16C0E" w:rsidRPr="00E26D09" w:rsidRDefault="00E16C0E" w:rsidP="00E16C0E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23660B03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7241D6F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E1AA02D" w14:textId="77777777" w:rsidR="00E16C0E" w:rsidRPr="00E26D09" w:rsidRDefault="00E16C0E" w:rsidP="00E16C0E">
            <w:pPr>
              <w:pStyle w:val="TAC"/>
            </w:pPr>
            <w:r w:rsidRPr="00E26D09">
              <w:t>n65</w:t>
            </w:r>
          </w:p>
        </w:tc>
        <w:tc>
          <w:tcPr>
            <w:tcW w:w="2607" w:type="dxa"/>
            <w:shd w:val="clear" w:color="auto" w:fill="auto"/>
          </w:tcPr>
          <w:p w14:paraId="1E7FBF02" w14:textId="77777777" w:rsidR="00E16C0E" w:rsidRPr="00E26D09" w:rsidRDefault="00E16C0E" w:rsidP="00E16C0E">
            <w:pPr>
              <w:pStyle w:val="TAC"/>
            </w:pPr>
            <w:r w:rsidRPr="00E26D09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25CF6F58" w14:textId="77777777" w:rsidR="00E16C0E" w:rsidRPr="00E26D09" w:rsidRDefault="00E16C0E" w:rsidP="00E16C0E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21EF3E9D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6814819F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62E18C76" w14:textId="77777777" w:rsidR="00E16C0E" w:rsidRPr="00E26D09" w:rsidRDefault="00E16C0E" w:rsidP="00E16C0E">
            <w:pPr>
              <w:pStyle w:val="TAC"/>
            </w:pPr>
            <w:r w:rsidRPr="00E26D09">
              <w:t>n66</w:t>
            </w:r>
          </w:p>
        </w:tc>
        <w:tc>
          <w:tcPr>
            <w:tcW w:w="2607" w:type="dxa"/>
            <w:shd w:val="clear" w:color="auto" w:fill="auto"/>
          </w:tcPr>
          <w:p w14:paraId="01D68215" w14:textId="77777777" w:rsidR="00E16C0E" w:rsidRPr="00E26D09" w:rsidRDefault="00E16C0E" w:rsidP="00E16C0E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1D4912BC" w14:textId="77777777" w:rsidR="00E16C0E" w:rsidRPr="00E26D09" w:rsidRDefault="00E16C0E" w:rsidP="00E16C0E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17606522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7EE592C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5BD9A68" w14:textId="77777777" w:rsidR="00E16C0E" w:rsidRPr="00E26D09" w:rsidRDefault="00E16C0E" w:rsidP="00E16C0E">
            <w:pPr>
              <w:pStyle w:val="TAC"/>
            </w:pPr>
            <w:r w:rsidRPr="00E26D09">
              <w:t>n70</w:t>
            </w:r>
          </w:p>
        </w:tc>
        <w:tc>
          <w:tcPr>
            <w:tcW w:w="2607" w:type="dxa"/>
            <w:shd w:val="clear" w:color="auto" w:fill="auto"/>
          </w:tcPr>
          <w:p w14:paraId="05D98C55" w14:textId="77777777" w:rsidR="00E16C0E" w:rsidRPr="00E26D09" w:rsidRDefault="00E16C0E" w:rsidP="00E16C0E">
            <w:pPr>
              <w:pStyle w:val="TAC"/>
            </w:pPr>
            <w:r w:rsidRPr="00E26D09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05E958CC" w14:textId="77777777" w:rsidR="00E16C0E" w:rsidRPr="00E26D09" w:rsidRDefault="00E16C0E" w:rsidP="00E16C0E">
            <w:pPr>
              <w:pStyle w:val="TAC"/>
            </w:pPr>
            <w:r w:rsidRPr="00E26D09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64003B43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47E64783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DDFD30A" w14:textId="77777777" w:rsidR="00E16C0E" w:rsidRPr="00E26D09" w:rsidRDefault="00E16C0E" w:rsidP="00E16C0E">
            <w:pPr>
              <w:pStyle w:val="TAC"/>
            </w:pPr>
            <w:r w:rsidRPr="00E26D09">
              <w:t>n71</w:t>
            </w:r>
          </w:p>
        </w:tc>
        <w:tc>
          <w:tcPr>
            <w:tcW w:w="2607" w:type="dxa"/>
            <w:shd w:val="clear" w:color="auto" w:fill="auto"/>
          </w:tcPr>
          <w:p w14:paraId="5EAFE964" w14:textId="77777777" w:rsidR="00E16C0E" w:rsidRPr="00E26D09" w:rsidRDefault="00E16C0E" w:rsidP="00E16C0E">
            <w:pPr>
              <w:pStyle w:val="TAC"/>
            </w:pPr>
            <w:r w:rsidRPr="00E26D09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1D999B77" w14:textId="77777777" w:rsidR="00E16C0E" w:rsidRPr="00E26D09" w:rsidRDefault="00E16C0E" w:rsidP="00E16C0E">
            <w:pPr>
              <w:pStyle w:val="TAC"/>
            </w:pPr>
            <w:r w:rsidRPr="00E26D09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28EDDA8E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7C6DAECA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685242D5" w14:textId="77777777" w:rsidR="00E16C0E" w:rsidRPr="00E26D09" w:rsidRDefault="00E16C0E" w:rsidP="00E16C0E">
            <w:pPr>
              <w:pStyle w:val="TAC"/>
            </w:pPr>
            <w:r w:rsidRPr="00E26D09">
              <w:t>n74</w:t>
            </w:r>
          </w:p>
        </w:tc>
        <w:tc>
          <w:tcPr>
            <w:tcW w:w="2607" w:type="dxa"/>
            <w:shd w:val="clear" w:color="auto" w:fill="auto"/>
          </w:tcPr>
          <w:p w14:paraId="36DAC1D7" w14:textId="77777777" w:rsidR="00E16C0E" w:rsidRPr="00E26D09" w:rsidRDefault="00E16C0E" w:rsidP="00E16C0E">
            <w:pPr>
              <w:pStyle w:val="TAC"/>
            </w:pPr>
            <w:r w:rsidRPr="00E26D09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014B347E" w14:textId="77777777" w:rsidR="00E16C0E" w:rsidRPr="00E26D09" w:rsidRDefault="00E16C0E" w:rsidP="00E16C0E">
            <w:pPr>
              <w:pStyle w:val="TAC"/>
            </w:pPr>
            <w:r w:rsidRPr="00E26D09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3D298204" w14:textId="77777777" w:rsidR="00E16C0E" w:rsidRPr="00E26D09" w:rsidRDefault="00E16C0E" w:rsidP="00E16C0E">
            <w:pPr>
              <w:pStyle w:val="TAC"/>
            </w:pPr>
            <w:r w:rsidRPr="00E26D09">
              <w:t>FDD</w:t>
            </w:r>
          </w:p>
        </w:tc>
      </w:tr>
      <w:tr w:rsidR="00E16C0E" w:rsidRPr="00E26D09" w14:paraId="0F8CB94E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16D770CC" w14:textId="77777777" w:rsidR="00E16C0E" w:rsidRPr="00E26D09" w:rsidRDefault="00E16C0E" w:rsidP="00E16C0E">
            <w:pPr>
              <w:pStyle w:val="TAC"/>
            </w:pPr>
            <w:r w:rsidRPr="00E26D09">
              <w:t>n75</w:t>
            </w:r>
          </w:p>
        </w:tc>
        <w:tc>
          <w:tcPr>
            <w:tcW w:w="2607" w:type="dxa"/>
            <w:shd w:val="clear" w:color="auto" w:fill="auto"/>
          </w:tcPr>
          <w:p w14:paraId="620F0DDC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7693A342" w14:textId="77777777" w:rsidR="00E16C0E" w:rsidRPr="00E26D09" w:rsidRDefault="00E16C0E" w:rsidP="00E16C0E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18EB223A" w14:textId="77777777" w:rsidR="00E16C0E" w:rsidRPr="00E26D09" w:rsidRDefault="00E16C0E" w:rsidP="00E16C0E">
            <w:pPr>
              <w:pStyle w:val="TAC"/>
            </w:pPr>
            <w:r w:rsidRPr="00E26D09">
              <w:t>SDL</w:t>
            </w:r>
          </w:p>
        </w:tc>
      </w:tr>
      <w:tr w:rsidR="00E16C0E" w:rsidRPr="00E26D09" w14:paraId="61C8E129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24AD9B96" w14:textId="77777777" w:rsidR="00E16C0E" w:rsidRPr="00E26D09" w:rsidRDefault="00E16C0E" w:rsidP="00E16C0E">
            <w:pPr>
              <w:pStyle w:val="TAC"/>
            </w:pPr>
            <w:r w:rsidRPr="00E26D09">
              <w:t>n76</w:t>
            </w:r>
          </w:p>
        </w:tc>
        <w:tc>
          <w:tcPr>
            <w:tcW w:w="2607" w:type="dxa"/>
            <w:shd w:val="clear" w:color="auto" w:fill="auto"/>
          </w:tcPr>
          <w:p w14:paraId="33369073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4F506624" w14:textId="77777777" w:rsidR="00E16C0E" w:rsidRPr="00E26D09" w:rsidRDefault="00E16C0E" w:rsidP="00E16C0E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5A6B4F2A" w14:textId="77777777" w:rsidR="00E16C0E" w:rsidRPr="00E26D09" w:rsidRDefault="00E16C0E" w:rsidP="00E16C0E">
            <w:pPr>
              <w:pStyle w:val="TAC"/>
            </w:pPr>
            <w:r w:rsidRPr="00E26D09">
              <w:t>SDL</w:t>
            </w:r>
          </w:p>
        </w:tc>
      </w:tr>
      <w:tr w:rsidR="00E16C0E" w:rsidRPr="00E26D09" w14:paraId="31DED3C3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272D91A" w14:textId="77777777" w:rsidR="00E16C0E" w:rsidRPr="00E26D09" w:rsidRDefault="00E16C0E" w:rsidP="00E16C0E">
            <w:pPr>
              <w:pStyle w:val="TAC"/>
            </w:pPr>
            <w:r w:rsidRPr="00E26D09">
              <w:t>n77</w:t>
            </w:r>
          </w:p>
        </w:tc>
        <w:tc>
          <w:tcPr>
            <w:tcW w:w="2607" w:type="dxa"/>
            <w:shd w:val="clear" w:color="auto" w:fill="auto"/>
          </w:tcPr>
          <w:p w14:paraId="3AFFBA46" w14:textId="77777777" w:rsidR="00E16C0E" w:rsidRPr="00E26D09" w:rsidRDefault="00E16C0E" w:rsidP="00E16C0E">
            <w:pPr>
              <w:pStyle w:val="TAC"/>
            </w:pPr>
            <w:r w:rsidRPr="00E26D09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7F99E4C5" w14:textId="77777777" w:rsidR="00E16C0E" w:rsidRPr="00E26D09" w:rsidRDefault="00E16C0E" w:rsidP="00E16C0E">
            <w:pPr>
              <w:pStyle w:val="TAC"/>
            </w:pPr>
            <w:r w:rsidRPr="00E26D09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4DEA557F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792C997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C6EA586" w14:textId="77777777" w:rsidR="00E16C0E" w:rsidRPr="00E26D09" w:rsidRDefault="00E16C0E" w:rsidP="00E16C0E">
            <w:pPr>
              <w:pStyle w:val="TAC"/>
            </w:pPr>
            <w:r w:rsidRPr="00E26D09">
              <w:t>n78</w:t>
            </w:r>
          </w:p>
        </w:tc>
        <w:tc>
          <w:tcPr>
            <w:tcW w:w="2607" w:type="dxa"/>
            <w:shd w:val="clear" w:color="auto" w:fill="auto"/>
          </w:tcPr>
          <w:p w14:paraId="4BD0DCAC" w14:textId="77777777" w:rsidR="00E16C0E" w:rsidRPr="00E26D09" w:rsidRDefault="00E16C0E" w:rsidP="00E16C0E">
            <w:pPr>
              <w:pStyle w:val="TAC"/>
            </w:pPr>
            <w:r w:rsidRPr="00E26D09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26AE87E8" w14:textId="77777777" w:rsidR="00E16C0E" w:rsidRPr="00E26D09" w:rsidRDefault="00E16C0E" w:rsidP="00E16C0E">
            <w:pPr>
              <w:pStyle w:val="TAC"/>
            </w:pPr>
            <w:r w:rsidRPr="00E26D09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10A08575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0EBEC2F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F095542" w14:textId="77777777" w:rsidR="00E16C0E" w:rsidRPr="00E26D09" w:rsidRDefault="00E16C0E" w:rsidP="00E16C0E">
            <w:pPr>
              <w:pStyle w:val="TAC"/>
            </w:pPr>
            <w:r w:rsidRPr="00E26D09">
              <w:t>n79</w:t>
            </w:r>
          </w:p>
        </w:tc>
        <w:tc>
          <w:tcPr>
            <w:tcW w:w="2607" w:type="dxa"/>
            <w:shd w:val="clear" w:color="auto" w:fill="auto"/>
          </w:tcPr>
          <w:p w14:paraId="6418A0C3" w14:textId="77777777" w:rsidR="00E16C0E" w:rsidRPr="00E26D09" w:rsidRDefault="00E16C0E" w:rsidP="00E16C0E">
            <w:pPr>
              <w:pStyle w:val="TAC"/>
            </w:pPr>
            <w:r w:rsidRPr="00E26D09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1FDC463D" w14:textId="77777777" w:rsidR="00E16C0E" w:rsidRPr="00E26D09" w:rsidRDefault="00E16C0E" w:rsidP="00E16C0E">
            <w:pPr>
              <w:pStyle w:val="TAC"/>
            </w:pPr>
            <w:r w:rsidRPr="00E26D09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607F4D21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26A2347C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749EDEC" w14:textId="77777777" w:rsidR="00E16C0E" w:rsidRPr="00E26D09" w:rsidRDefault="00E16C0E" w:rsidP="00E16C0E">
            <w:pPr>
              <w:pStyle w:val="TAC"/>
            </w:pPr>
            <w:r w:rsidRPr="00E26D09">
              <w:t>n80</w:t>
            </w:r>
          </w:p>
        </w:tc>
        <w:tc>
          <w:tcPr>
            <w:tcW w:w="2607" w:type="dxa"/>
            <w:shd w:val="clear" w:color="auto" w:fill="auto"/>
          </w:tcPr>
          <w:p w14:paraId="7A39440F" w14:textId="77777777" w:rsidR="00E16C0E" w:rsidRPr="00E26D09" w:rsidRDefault="00E16C0E" w:rsidP="00E16C0E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01F4DEAD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2A0F43A1" w14:textId="77777777" w:rsidR="00E16C0E" w:rsidRPr="00E26D09" w:rsidRDefault="00E16C0E" w:rsidP="00E16C0E">
            <w:pPr>
              <w:pStyle w:val="TAC"/>
            </w:pPr>
            <w:r w:rsidRPr="00E26D09">
              <w:t xml:space="preserve">SUL </w:t>
            </w:r>
          </w:p>
        </w:tc>
      </w:tr>
      <w:tr w:rsidR="00E16C0E" w:rsidRPr="00E26D09" w14:paraId="019056D1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7C43DFB" w14:textId="77777777" w:rsidR="00E16C0E" w:rsidRPr="00E26D09" w:rsidRDefault="00E16C0E" w:rsidP="00E16C0E">
            <w:pPr>
              <w:pStyle w:val="TAC"/>
            </w:pPr>
            <w:r w:rsidRPr="00E26D09">
              <w:t>n81</w:t>
            </w:r>
          </w:p>
        </w:tc>
        <w:tc>
          <w:tcPr>
            <w:tcW w:w="2607" w:type="dxa"/>
            <w:shd w:val="clear" w:color="auto" w:fill="auto"/>
          </w:tcPr>
          <w:p w14:paraId="7E8AA437" w14:textId="77777777" w:rsidR="00E16C0E" w:rsidRPr="00E26D09" w:rsidRDefault="00E16C0E" w:rsidP="00E16C0E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27CAD09C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2AB1C99D" w14:textId="77777777" w:rsidR="00E16C0E" w:rsidRPr="00E26D09" w:rsidRDefault="00E16C0E" w:rsidP="00E16C0E">
            <w:pPr>
              <w:pStyle w:val="TAC"/>
            </w:pPr>
            <w:r w:rsidRPr="00E26D09">
              <w:t xml:space="preserve">SUL </w:t>
            </w:r>
          </w:p>
        </w:tc>
      </w:tr>
      <w:tr w:rsidR="00E16C0E" w:rsidRPr="00E26D09" w14:paraId="400D0B3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195F4E0B" w14:textId="77777777" w:rsidR="00E16C0E" w:rsidRPr="00E26D09" w:rsidRDefault="00E16C0E" w:rsidP="00E16C0E">
            <w:pPr>
              <w:pStyle w:val="TAC"/>
            </w:pPr>
            <w:r w:rsidRPr="00E26D09">
              <w:t>n82</w:t>
            </w:r>
          </w:p>
        </w:tc>
        <w:tc>
          <w:tcPr>
            <w:tcW w:w="2607" w:type="dxa"/>
            <w:shd w:val="clear" w:color="auto" w:fill="auto"/>
          </w:tcPr>
          <w:p w14:paraId="7841C5B9" w14:textId="77777777" w:rsidR="00E16C0E" w:rsidRPr="00E26D09" w:rsidRDefault="00E16C0E" w:rsidP="00E16C0E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E4B4BB9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79A4BDAA" w14:textId="77777777" w:rsidR="00E16C0E" w:rsidRPr="00E26D09" w:rsidRDefault="00E16C0E" w:rsidP="00E16C0E">
            <w:pPr>
              <w:pStyle w:val="TAC"/>
            </w:pPr>
            <w:r w:rsidRPr="00E26D09">
              <w:t xml:space="preserve">SUL </w:t>
            </w:r>
          </w:p>
        </w:tc>
      </w:tr>
      <w:tr w:rsidR="00E16C0E" w:rsidRPr="00E26D09" w14:paraId="6F06D024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4F73D22F" w14:textId="77777777" w:rsidR="00E16C0E" w:rsidRPr="00E26D09" w:rsidRDefault="00E16C0E" w:rsidP="00E16C0E">
            <w:pPr>
              <w:pStyle w:val="TAC"/>
            </w:pPr>
            <w:r w:rsidRPr="00E26D09">
              <w:t>n83</w:t>
            </w:r>
          </w:p>
        </w:tc>
        <w:tc>
          <w:tcPr>
            <w:tcW w:w="2607" w:type="dxa"/>
            <w:shd w:val="clear" w:color="auto" w:fill="auto"/>
          </w:tcPr>
          <w:p w14:paraId="29533E6D" w14:textId="77777777" w:rsidR="00E16C0E" w:rsidRPr="00E26D09" w:rsidRDefault="00E16C0E" w:rsidP="00E16C0E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798E9DE8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6F4CC3F7" w14:textId="77777777" w:rsidR="00E16C0E" w:rsidRPr="00E26D09" w:rsidRDefault="00E16C0E" w:rsidP="00E16C0E">
            <w:pPr>
              <w:pStyle w:val="TAC"/>
            </w:pPr>
            <w:r w:rsidRPr="00E26D09">
              <w:t>SUL</w:t>
            </w:r>
          </w:p>
        </w:tc>
      </w:tr>
      <w:tr w:rsidR="00E16C0E" w:rsidRPr="00E26D09" w14:paraId="6B9C1733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36BE731" w14:textId="77777777" w:rsidR="00E16C0E" w:rsidRPr="00E26D09" w:rsidRDefault="00E16C0E" w:rsidP="00E16C0E">
            <w:pPr>
              <w:pStyle w:val="TAC"/>
            </w:pPr>
            <w:r w:rsidRPr="00E26D09">
              <w:t>n84</w:t>
            </w:r>
          </w:p>
        </w:tc>
        <w:tc>
          <w:tcPr>
            <w:tcW w:w="2607" w:type="dxa"/>
            <w:shd w:val="clear" w:color="auto" w:fill="auto"/>
          </w:tcPr>
          <w:p w14:paraId="0D913538" w14:textId="77777777" w:rsidR="00E16C0E" w:rsidRPr="00E26D09" w:rsidRDefault="00E16C0E" w:rsidP="00E16C0E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16B366E9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7B7FA9A5" w14:textId="77777777" w:rsidR="00E16C0E" w:rsidRPr="00E26D09" w:rsidRDefault="00E16C0E" w:rsidP="00E16C0E">
            <w:pPr>
              <w:pStyle w:val="TAC"/>
            </w:pPr>
            <w:r w:rsidRPr="00E26D09">
              <w:t>SUL</w:t>
            </w:r>
          </w:p>
        </w:tc>
      </w:tr>
      <w:tr w:rsidR="00E16C0E" w:rsidRPr="00E26D09" w14:paraId="437F69BF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E32EDE5" w14:textId="77777777" w:rsidR="00E16C0E" w:rsidRPr="00E26D09" w:rsidRDefault="00E16C0E" w:rsidP="00E16C0E">
            <w:pPr>
              <w:pStyle w:val="TAC"/>
            </w:pPr>
            <w:r w:rsidRPr="00E26D09">
              <w:t>n86</w:t>
            </w:r>
          </w:p>
        </w:tc>
        <w:tc>
          <w:tcPr>
            <w:tcW w:w="2607" w:type="dxa"/>
            <w:shd w:val="clear" w:color="auto" w:fill="auto"/>
          </w:tcPr>
          <w:p w14:paraId="62DD5975" w14:textId="77777777" w:rsidR="00E16C0E" w:rsidRPr="00E26D09" w:rsidRDefault="00E16C0E" w:rsidP="00E16C0E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60BDD397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6D6B2BE2" w14:textId="77777777" w:rsidR="00E16C0E" w:rsidRPr="00E26D09" w:rsidRDefault="00E16C0E" w:rsidP="00E16C0E">
            <w:pPr>
              <w:pStyle w:val="TAC"/>
            </w:pPr>
            <w:r w:rsidRPr="00E26D09">
              <w:t>SUL</w:t>
            </w:r>
          </w:p>
        </w:tc>
      </w:tr>
      <w:tr w:rsidR="00E16C0E" w:rsidRPr="00E26D09" w14:paraId="306BB660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A08ACEA" w14:textId="77777777" w:rsidR="00E16C0E" w:rsidRPr="00E26D09" w:rsidRDefault="00E16C0E" w:rsidP="00E16C0E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09DE4F66" w14:textId="77777777" w:rsidR="00E16C0E" w:rsidRPr="00E26D09" w:rsidRDefault="00E16C0E" w:rsidP="00E16C0E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3098ACFC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6C310A79" w14:textId="77777777" w:rsidR="00E16C0E" w:rsidRPr="00E26D09" w:rsidRDefault="00E16C0E" w:rsidP="00E16C0E">
            <w:pPr>
              <w:pStyle w:val="TAC"/>
            </w:pPr>
            <w:r w:rsidRPr="00E26D09">
              <w:t>SUL</w:t>
            </w:r>
          </w:p>
        </w:tc>
      </w:tr>
      <w:tr w:rsidR="00E16C0E" w:rsidRPr="00E26D09" w14:paraId="0F2D6B8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2F404270" w14:textId="77777777" w:rsidR="00E16C0E" w:rsidRPr="00E26D09" w:rsidRDefault="00E16C0E" w:rsidP="00E16C0E">
            <w:pPr>
              <w:pStyle w:val="TAC"/>
            </w:pPr>
            <w:r w:rsidRPr="007E346D">
              <w:rPr>
                <w:rFonts w:hint="eastAsia"/>
                <w:lang w:eastAsia="zh-CN"/>
              </w:rPr>
              <w:t>n90</w:t>
            </w:r>
          </w:p>
        </w:tc>
        <w:tc>
          <w:tcPr>
            <w:tcW w:w="2607" w:type="dxa"/>
            <w:shd w:val="clear" w:color="auto" w:fill="auto"/>
          </w:tcPr>
          <w:p w14:paraId="4F419A0E" w14:textId="77777777" w:rsidR="00E16C0E" w:rsidRPr="00E26D09" w:rsidRDefault="00E16C0E" w:rsidP="00E16C0E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22BFDCFC" w14:textId="77777777" w:rsidR="00E16C0E" w:rsidRPr="00E26D09" w:rsidRDefault="00E16C0E" w:rsidP="00E16C0E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58D777B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42557E00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C83A6BC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607" w:type="dxa"/>
            <w:shd w:val="clear" w:color="auto" w:fill="auto"/>
          </w:tcPr>
          <w:p w14:paraId="41A06213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40DF3C55" w14:textId="77777777" w:rsidR="00E16C0E" w:rsidRPr="00414DAE" w:rsidRDefault="00E16C0E" w:rsidP="00E16C0E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F1A6304" w14:textId="77777777" w:rsidR="00E16C0E" w:rsidRPr="00414DAE" w:rsidRDefault="00E16C0E" w:rsidP="00E16C0E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E16C0E" w:rsidRPr="00E26D09" w14:paraId="2B872CD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64CF8EE7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607" w:type="dxa"/>
            <w:shd w:val="clear" w:color="auto" w:fill="auto"/>
          </w:tcPr>
          <w:p w14:paraId="09AA2A02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01A4C64" w14:textId="77777777" w:rsidR="00E16C0E" w:rsidRPr="00414DAE" w:rsidRDefault="00E16C0E" w:rsidP="00E16C0E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6BF184F9" w14:textId="77777777" w:rsidR="00E16C0E" w:rsidRPr="00414DAE" w:rsidRDefault="00E16C0E" w:rsidP="00E16C0E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E16C0E" w:rsidRPr="00E26D09" w14:paraId="2B7D3C74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BCFC243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607" w:type="dxa"/>
            <w:shd w:val="clear" w:color="auto" w:fill="auto"/>
          </w:tcPr>
          <w:p w14:paraId="6C5C9134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363B6450" w14:textId="77777777" w:rsidR="00E16C0E" w:rsidRPr="00414DAE" w:rsidRDefault="00E16C0E" w:rsidP="00E16C0E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1F84249C" w14:textId="77777777" w:rsidR="00E16C0E" w:rsidRPr="00414DAE" w:rsidRDefault="00E16C0E" w:rsidP="00E16C0E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E16C0E" w:rsidRPr="00E26D09" w14:paraId="1DCADBD5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7E85086D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607" w:type="dxa"/>
            <w:shd w:val="clear" w:color="auto" w:fill="auto"/>
          </w:tcPr>
          <w:p w14:paraId="50A13914" w14:textId="77777777" w:rsidR="00E16C0E" w:rsidRDefault="00E16C0E" w:rsidP="00E16C0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54179B4B" w14:textId="77777777" w:rsidR="00E16C0E" w:rsidRPr="00414DAE" w:rsidRDefault="00E16C0E" w:rsidP="00E16C0E">
            <w:pPr>
              <w:pStyle w:val="TAC"/>
            </w:pPr>
            <w:r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28AD5CB9" w14:textId="77777777" w:rsidR="00E16C0E" w:rsidRPr="00414DAE" w:rsidRDefault="00E16C0E" w:rsidP="00E16C0E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E16C0E" w:rsidRPr="00E26D09" w14:paraId="00000D17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0A603DD1" w14:textId="77777777" w:rsidR="00E16C0E" w:rsidRPr="00E26D09" w:rsidRDefault="00E16C0E" w:rsidP="00E16C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293040B0" w14:textId="77777777" w:rsidR="00E16C0E" w:rsidRPr="00E26D09" w:rsidRDefault="00E16C0E" w:rsidP="00E16C0E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806" w:type="dxa"/>
            <w:shd w:val="clear" w:color="auto" w:fill="auto"/>
          </w:tcPr>
          <w:p w14:paraId="3B2E5789" w14:textId="77777777" w:rsidR="00E16C0E" w:rsidRPr="00E26D09" w:rsidRDefault="00E16C0E" w:rsidP="00E16C0E">
            <w:pPr>
              <w:pStyle w:val="TAC"/>
            </w:pPr>
            <w:r w:rsidRPr="00414DAE">
              <w:t>N/A</w:t>
            </w:r>
          </w:p>
        </w:tc>
        <w:tc>
          <w:tcPr>
            <w:tcW w:w="1286" w:type="dxa"/>
            <w:shd w:val="clear" w:color="auto" w:fill="auto"/>
          </w:tcPr>
          <w:p w14:paraId="7BE0F410" w14:textId="77777777" w:rsidR="00E16C0E" w:rsidRPr="00E26D09" w:rsidRDefault="00E16C0E" w:rsidP="00E16C0E">
            <w:pPr>
              <w:pStyle w:val="TAC"/>
            </w:pPr>
            <w:r w:rsidRPr="00414DAE">
              <w:t xml:space="preserve">SUL </w:t>
            </w:r>
          </w:p>
        </w:tc>
      </w:tr>
      <w:tr w:rsidR="00E16C0E" w:rsidRPr="00E26D09" w14:paraId="568573C7" w14:textId="77777777" w:rsidTr="00E16C0E">
        <w:trPr>
          <w:jc w:val="center"/>
        </w:trPr>
        <w:tc>
          <w:tcPr>
            <w:tcW w:w="7736" w:type="dxa"/>
            <w:gridSpan w:val="4"/>
            <w:shd w:val="clear" w:color="auto" w:fill="auto"/>
          </w:tcPr>
          <w:p w14:paraId="1D02E7D3" w14:textId="77777777" w:rsidR="00E16C0E" w:rsidRDefault="00E16C0E" w:rsidP="00E16C0E">
            <w:pPr>
              <w:pStyle w:val="TAN"/>
              <w:rPr>
                <w:lang w:eastAsia="zh-CN"/>
              </w:rPr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13845389" w14:textId="77777777" w:rsidR="00E16C0E" w:rsidRPr="00E26D09" w:rsidRDefault="00E16C0E" w:rsidP="00E16C0E">
            <w:pPr>
              <w:pStyle w:val="TAN"/>
            </w:pPr>
            <w:r>
              <w:t>NOTE 1:</w:t>
            </w:r>
            <w:r>
              <w:tab/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>.</w:t>
            </w:r>
          </w:p>
        </w:tc>
      </w:tr>
    </w:tbl>
    <w:p w14:paraId="58B77E4C" w14:textId="77777777" w:rsidR="00E16C0E" w:rsidRPr="00E26D09" w:rsidRDefault="00E16C0E" w:rsidP="00E16C0E"/>
    <w:p w14:paraId="1274FDC2" w14:textId="77777777" w:rsidR="00E16C0E" w:rsidRPr="00E26D09" w:rsidRDefault="00E16C0E" w:rsidP="00E16C0E">
      <w:pPr>
        <w:pStyle w:val="TH"/>
      </w:pPr>
      <w:r w:rsidRPr="00E26D09">
        <w:lastRenderedPageBreak/>
        <w:t xml:space="preserve">Table 5.2-2: NR </w:t>
      </w:r>
      <w:r w:rsidRPr="00E26D09">
        <w:rPr>
          <w:i/>
        </w:rPr>
        <w:t>operating bands</w:t>
      </w:r>
      <w:r w:rsidRPr="00E26D09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E16C0E" w:rsidRPr="00E26D09" w14:paraId="70A3C2BC" w14:textId="77777777" w:rsidTr="00E16C0E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2D37AE48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4C25B97A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and 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transmit/receive</w:t>
            </w:r>
            <w:r w:rsidRPr="00E26D09">
              <w:rPr>
                <w:rFonts w:cs="Arial"/>
              </w:rPr>
              <w:br/>
              <w:t>UE transmit/receive</w:t>
            </w:r>
          </w:p>
          <w:p w14:paraId="5E49556F" w14:textId="77777777" w:rsidR="00E16C0E" w:rsidRPr="00E26D09" w:rsidRDefault="00E16C0E" w:rsidP="00E16C0E">
            <w:pPr>
              <w:pStyle w:val="TAH"/>
              <w:rPr>
                <w:rFonts w:cs="Arial"/>
                <w:vertAlign w:val="subscript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UL,high</w:t>
            </w:r>
            <w:proofErr w:type="spellEnd"/>
          </w:p>
          <w:p w14:paraId="3E5F748B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6F06BD94" w14:textId="77777777" w:rsidR="00E16C0E" w:rsidRPr="00E26D09" w:rsidRDefault="00E16C0E" w:rsidP="00E16C0E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E16C0E" w:rsidRPr="00E26D09" w14:paraId="10842BA2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55729CC2" w14:textId="77777777" w:rsidR="00E16C0E" w:rsidRPr="00E26D09" w:rsidRDefault="00E16C0E" w:rsidP="00E16C0E">
            <w:pPr>
              <w:pStyle w:val="TAC"/>
            </w:pPr>
            <w:r w:rsidRPr="00E26D09">
              <w:t>n257</w:t>
            </w:r>
          </w:p>
        </w:tc>
        <w:tc>
          <w:tcPr>
            <w:tcW w:w="3106" w:type="dxa"/>
            <w:shd w:val="clear" w:color="auto" w:fill="auto"/>
          </w:tcPr>
          <w:p w14:paraId="28F49F10" w14:textId="77777777" w:rsidR="00E16C0E" w:rsidRPr="00E26D09" w:rsidRDefault="00E16C0E" w:rsidP="00E16C0E">
            <w:pPr>
              <w:pStyle w:val="TAC"/>
            </w:pPr>
            <w:r w:rsidRPr="00E26D09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14:paraId="4B86E175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5AD8460E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98AAF6F" w14:textId="77777777" w:rsidR="00E16C0E" w:rsidRPr="00E26D09" w:rsidRDefault="00E16C0E" w:rsidP="00E16C0E">
            <w:pPr>
              <w:pStyle w:val="TAC"/>
            </w:pPr>
            <w:r w:rsidRPr="00E26D09">
              <w:t>n258</w:t>
            </w:r>
          </w:p>
        </w:tc>
        <w:tc>
          <w:tcPr>
            <w:tcW w:w="3106" w:type="dxa"/>
            <w:shd w:val="clear" w:color="auto" w:fill="auto"/>
          </w:tcPr>
          <w:p w14:paraId="1878F70A" w14:textId="77777777" w:rsidR="00E16C0E" w:rsidRPr="00E26D09" w:rsidRDefault="00E16C0E" w:rsidP="00E16C0E">
            <w:pPr>
              <w:pStyle w:val="TAC"/>
            </w:pPr>
            <w:r w:rsidRPr="00E26D09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14:paraId="73A9F992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77FC41D0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36047635" w14:textId="77777777" w:rsidR="00E16C0E" w:rsidRPr="00E26D09" w:rsidRDefault="00E16C0E" w:rsidP="00E16C0E">
            <w:pPr>
              <w:pStyle w:val="TAC"/>
            </w:pPr>
            <w:r w:rsidRPr="00E26D09">
              <w:t>n260</w:t>
            </w:r>
          </w:p>
        </w:tc>
        <w:tc>
          <w:tcPr>
            <w:tcW w:w="3106" w:type="dxa"/>
            <w:shd w:val="clear" w:color="auto" w:fill="auto"/>
          </w:tcPr>
          <w:p w14:paraId="6437910A" w14:textId="77777777" w:rsidR="00E16C0E" w:rsidRPr="00E26D09" w:rsidRDefault="00E16C0E" w:rsidP="00E16C0E">
            <w:pPr>
              <w:pStyle w:val="TAC"/>
            </w:pPr>
            <w:r w:rsidRPr="00E26D09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14:paraId="42C418E8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tr w:rsidR="00E16C0E" w:rsidRPr="00E26D09" w14:paraId="415F840D" w14:textId="77777777" w:rsidTr="00E16C0E">
        <w:trPr>
          <w:jc w:val="center"/>
        </w:trPr>
        <w:tc>
          <w:tcPr>
            <w:tcW w:w="1037" w:type="dxa"/>
            <w:shd w:val="clear" w:color="auto" w:fill="auto"/>
          </w:tcPr>
          <w:p w14:paraId="2375B7FC" w14:textId="77777777" w:rsidR="00E16C0E" w:rsidRPr="00E26D09" w:rsidRDefault="00E16C0E" w:rsidP="00E16C0E">
            <w:pPr>
              <w:pStyle w:val="TAC"/>
            </w:pPr>
            <w:r w:rsidRPr="00E26D09">
              <w:t>n261</w:t>
            </w:r>
          </w:p>
        </w:tc>
        <w:tc>
          <w:tcPr>
            <w:tcW w:w="3106" w:type="dxa"/>
            <w:shd w:val="clear" w:color="auto" w:fill="auto"/>
          </w:tcPr>
          <w:p w14:paraId="761FF5EA" w14:textId="77777777" w:rsidR="00E16C0E" w:rsidRPr="00E26D09" w:rsidRDefault="00E16C0E" w:rsidP="00E16C0E">
            <w:pPr>
              <w:pStyle w:val="TAC"/>
            </w:pPr>
            <w:r w:rsidRPr="00E26D09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14:paraId="432A1B20" w14:textId="77777777" w:rsidR="00E16C0E" w:rsidRPr="00E26D09" w:rsidRDefault="00E16C0E" w:rsidP="00E16C0E">
            <w:pPr>
              <w:pStyle w:val="TAC"/>
            </w:pPr>
            <w:r w:rsidRPr="00E26D09">
              <w:t>TDD</w:t>
            </w:r>
          </w:p>
        </w:tc>
      </w:tr>
      <w:bookmarkEnd w:id="5"/>
    </w:tbl>
    <w:p w14:paraId="0859B002" w14:textId="77777777" w:rsidR="00E16C0E" w:rsidRPr="00E26D09" w:rsidRDefault="00E16C0E" w:rsidP="00E16C0E"/>
    <w:p w14:paraId="76CBDE18" w14:textId="77777777" w:rsidR="005D2CE3" w:rsidRDefault="005D2CE3">
      <w:pPr>
        <w:rPr>
          <w:noProof/>
        </w:rPr>
      </w:pPr>
    </w:p>
    <w:p w14:paraId="0E9F1723" w14:textId="2BA868DE" w:rsidR="001E41F3" w:rsidRDefault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5E9843B7" w14:textId="2BBFEE67" w:rsidR="005D2CE3" w:rsidRDefault="005D2CE3">
      <w:pPr>
        <w:rPr>
          <w:noProof/>
        </w:rPr>
      </w:pPr>
    </w:p>
    <w:p w14:paraId="4DD2ECDD" w14:textId="77777777" w:rsidR="00E16C0E" w:rsidRPr="00E26D09" w:rsidRDefault="00E16C0E" w:rsidP="00E16C0E">
      <w:pPr>
        <w:pStyle w:val="Heading3"/>
        <w:rPr>
          <w:rFonts w:eastAsia="Yu Mincho"/>
        </w:rPr>
      </w:pPr>
      <w:bookmarkStart w:id="6" w:name="_Toc29811645"/>
      <w:r w:rsidRPr="00E26D09">
        <w:rPr>
          <w:rFonts w:eastAsia="Yu Mincho"/>
        </w:rPr>
        <w:t>5.4.2</w:t>
      </w:r>
      <w:r w:rsidRPr="00E26D09">
        <w:rPr>
          <w:rFonts w:eastAsia="Yu Mincho"/>
        </w:rPr>
        <w:tab/>
        <w:t>Channel raster</w:t>
      </w:r>
      <w:bookmarkEnd w:id="6"/>
    </w:p>
    <w:p w14:paraId="2FD5A61D" w14:textId="77777777" w:rsidR="00E16C0E" w:rsidRPr="00E26D09" w:rsidRDefault="00E16C0E" w:rsidP="00E16C0E">
      <w:pPr>
        <w:pStyle w:val="Heading4"/>
        <w:rPr>
          <w:rFonts w:eastAsia="Yu Mincho"/>
        </w:rPr>
      </w:pPr>
      <w:bookmarkStart w:id="7" w:name="_Toc21127440"/>
      <w:bookmarkStart w:id="8" w:name="_Toc29811646"/>
      <w:r w:rsidRPr="00E26D09">
        <w:rPr>
          <w:rFonts w:eastAsia="Yu Mincho"/>
        </w:rPr>
        <w:t>5.4.2.1</w:t>
      </w:r>
      <w:r w:rsidRPr="00E26D09">
        <w:rPr>
          <w:rFonts w:eastAsia="Yu Mincho"/>
        </w:rPr>
        <w:tab/>
        <w:t>NR-ARFCN and channel raster</w:t>
      </w:r>
      <w:bookmarkEnd w:id="7"/>
      <w:bookmarkEnd w:id="8"/>
    </w:p>
    <w:p w14:paraId="3252797B" w14:textId="77777777" w:rsidR="00E16C0E" w:rsidRPr="00E26D09" w:rsidRDefault="00E16C0E" w:rsidP="00E16C0E">
      <w:pPr>
        <w:rPr>
          <w:rFonts w:eastAsia="Yu Mincho"/>
        </w:rPr>
      </w:pPr>
      <w:r w:rsidRPr="00E26D09">
        <w:rPr>
          <w:rFonts w:eastAsia="Yu Mincho"/>
        </w:rPr>
        <w:t xml:space="preserve">The </w:t>
      </w:r>
      <w:bookmarkStart w:id="9" w:name="_Hlk515622859"/>
      <w:bookmarkStart w:id="10" w:name="_Hlk514074796"/>
      <w:r w:rsidRPr="00E26D09">
        <w:rPr>
          <w:rFonts w:eastAsia="Yu Mincho"/>
        </w:rPr>
        <w:t>global frequency</w:t>
      </w:r>
      <w:bookmarkEnd w:id="9"/>
      <w:bookmarkEnd w:id="10"/>
      <w:r w:rsidRPr="00E26D09">
        <w:rPr>
          <w:rFonts w:eastAsia="Yu Mincho"/>
        </w:rPr>
        <w:t xml:space="preserve"> raster defines a set of </w:t>
      </w:r>
      <w:r w:rsidRPr="00E26D09">
        <w:rPr>
          <w:rFonts w:eastAsia="Yu Mincho"/>
          <w:i/>
        </w:rPr>
        <w:t>RF reference frequencies</w:t>
      </w:r>
      <w:r w:rsidRPr="00E26D09">
        <w:rPr>
          <w:rFonts w:eastAsia="Yu Mincho"/>
        </w:rPr>
        <w:t xml:space="preserve"> </w:t>
      </w:r>
      <w:bookmarkStart w:id="11" w:name="_Hlk514074832"/>
      <w:r w:rsidRPr="00E26D09">
        <w:t>F</w:t>
      </w:r>
      <w:r w:rsidRPr="00E26D09">
        <w:rPr>
          <w:vertAlign w:val="subscript"/>
        </w:rPr>
        <w:t>REF</w:t>
      </w:r>
      <w:bookmarkEnd w:id="11"/>
      <w:r w:rsidRPr="00E26D09">
        <w:rPr>
          <w:rFonts w:eastAsia="Yu Mincho"/>
        </w:rPr>
        <w:t xml:space="preserve">. The </w:t>
      </w:r>
      <w:r w:rsidRPr="00E26D09">
        <w:rPr>
          <w:rFonts w:eastAsia="Yu Mincho"/>
          <w:i/>
        </w:rPr>
        <w:t>RF reference frequency</w:t>
      </w:r>
      <w:bookmarkStart w:id="12" w:name="_Hlk514074872"/>
      <w:bookmarkStart w:id="13" w:name="_Hlk515622922"/>
      <w:bookmarkStart w:id="14" w:name="_Hlk514075221"/>
      <w:r w:rsidRPr="00E26D09">
        <w:rPr>
          <w:rFonts w:eastAsia="Yu Mincho"/>
        </w:rPr>
        <w:t xml:space="preserve"> is used in signalling to identify the position of RF channels, SS blocks and other elements</w:t>
      </w:r>
      <w:bookmarkEnd w:id="12"/>
      <w:bookmarkEnd w:id="13"/>
      <w:bookmarkEnd w:id="14"/>
      <w:r w:rsidRPr="00E26D09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rPr>
          <w:rFonts w:eastAsia="Yu Mincho"/>
        </w:rPr>
        <w:t>.</w:t>
      </w:r>
    </w:p>
    <w:p w14:paraId="210B4072" w14:textId="77777777" w:rsidR="00E16C0E" w:rsidRPr="00E26D09" w:rsidRDefault="00E16C0E" w:rsidP="00E16C0E">
      <w:r w:rsidRPr="00E26D09">
        <w:rPr>
          <w:rFonts w:eastAsia="Yu Mincho"/>
          <w:i/>
        </w:rPr>
        <w:t>RF reference frequencies</w:t>
      </w:r>
      <w:r w:rsidRPr="00E26D09">
        <w:rPr>
          <w:rFonts w:eastAsia="Yu Mincho"/>
        </w:rPr>
        <w:t xml:space="preserve"> </w:t>
      </w:r>
      <w:r w:rsidRPr="00E26D09">
        <w:rPr>
          <w:rFonts w:cs="v5.0.0"/>
        </w:rPr>
        <w:t>are designated by an NR Absolute Radio Frequency Channel Number (NR-ARFCN) in the range [0…</w:t>
      </w:r>
      <w:r w:rsidRPr="00E26D09">
        <w:t>3279165</w:t>
      </w:r>
      <w:r w:rsidRPr="00E26D09">
        <w:rPr>
          <w:rFonts w:cs="v5.0.0"/>
        </w:rPr>
        <w:t xml:space="preserve">] on the global frequency raster. </w:t>
      </w:r>
      <w:r w:rsidRPr="00E26D09">
        <w:t>The relation between the NR-ARFCN</w:t>
      </w:r>
      <w:r w:rsidRPr="00E26D09">
        <w:rPr>
          <w:rFonts w:eastAsia="Yu Mincho"/>
        </w:rPr>
        <w:t xml:space="preserve"> </w:t>
      </w:r>
      <w:r w:rsidRPr="00E26D09">
        <w:t xml:space="preserve">and the </w:t>
      </w:r>
      <w:r w:rsidRPr="00E26D09">
        <w:rPr>
          <w:rFonts w:eastAsia="Yu Mincho"/>
          <w:i/>
        </w:rPr>
        <w:t>RF reference frequency</w:t>
      </w:r>
      <w:r w:rsidRPr="00E26D09">
        <w:rPr>
          <w:rFonts w:eastAsia="Yu Mincho"/>
        </w:rPr>
        <w:t xml:space="preserve"> F</w:t>
      </w:r>
      <w:r w:rsidRPr="00E26D09">
        <w:rPr>
          <w:vertAlign w:val="subscript"/>
        </w:rPr>
        <w:t>REF</w:t>
      </w:r>
      <w:r w:rsidRPr="00E26D09">
        <w:t xml:space="preserve"> in MHz is given by the following equation, where F</w:t>
      </w:r>
      <w:r w:rsidRPr="00E26D09">
        <w:rPr>
          <w:vertAlign w:val="subscript"/>
        </w:rPr>
        <w:t>REF-Offs</w:t>
      </w:r>
      <w:r w:rsidRPr="00E26D09">
        <w:t xml:space="preserve"> and </w:t>
      </w:r>
      <w:proofErr w:type="spellStart"/>
      <w:r w:rsidRPr="00E26D09">
        <w:t>N</w:t>
      </w:r>
      <w:r w:rsidRPr="00E26D09">
        <w:rPr>
          <w:vertAlign w:val="subscript"/>
        </w:rPr>
        <w:t>Ref</w:t>
      </w:r>
      <w:proofErr w:type="spellEnd"/>
      <w:r w:rsidRPr="00E26D09">
        <w:rPr>
          <w:vertAlign w:val="subscript"/>
        </w:rPr>
        <w:t>-Offs</w:t>
      </w:r>
      <w:r w:rsidRPr="00E26D09">
        <w:t xml:space="preserve"> are given in table 5.4.2.1-1 and N</w:t>
      </w:r>
      <w:r w:rsidRPr="00E26D09">
        <w:rPr>
          <w:vertAlign w:val="subscript"/>
        </w:rPr>
        <w:t>REF</w:t>
      </w:r>
      <w:r w:rsidRPr="00E26D09">
        <w:t xml:space="preserve"> is the NR-ARFCN.</w:t>
      </w:r>
    </w:p>
    <w:p w14:paraId="47B42A4F" w14:textId="77777777" w:rsidR="00E16C0E" w:rsidRPr="00E26D09" w:rsidRDefault="00E16C0E" w:rsidP="00E16C0E">
      <w:pPr>
        <w:pStyle w:val="EQ"/>
        <w:rPr>
          <w:noProof w:val="0"/>
        </w:rPr>
      </w:pPr>
      <w:r w:rsidRPr="00E26D09">
        <w:rPr>
          <w:noProof w:val="0"/>
        </w:rPr>
        <w:tab/>
        <w:t>F</w:t>
      </w:r>
      <w:r w:rsidRPr="00E26D09">
        <w:rPr>
          <w:noProof w:val="0"/>
          <w:vertAlign w:val="subscript"/>
        </w:rPr>
        <w:t>REF</w:t>
      </w:r>
      <w:r w:rsidRPr="00E26D09">
        <w:rPr>
          <w:noProof w:val="0"/>
        </w:rPr>
        <w:t xml:space="preserve"> = F</w:t>
      </w:r>
      <w:r w:rsidRPr="00E26D09">
        <w:rPr>
          <w:noProof w:val="0"/>
          <w:vertAlign w:val="subscript"/>
        </w:rPr>
        <w:t>REF-Offs</w:t>
      </w:r>
      <w:r w:rsidRPr="00E26D09">
        <w:rPr>
          <w:noProof w:val="0"/>
        </w:rPr>
        <w:t xml:space="preserve"> + </w:t>
      </w:r>
      <w:r w:rsidRPr="00E26D09">
        <w:t>ΔF</w:t>
      </w:r>
      <w:r w:rsidRPr="00E26D09">
        <w:rPr>
          <w:vertAlign w:val="subscript"/>
        </w:rPr>
        <w:t>Global</w:t>
      </w:r>
      <w:r w:rsidRPr="00E26D09">
        <w:rPr>
          <w:noProof w:val="0"/>
        </w:rPr>
        <w:t xml:space="preserve"> (N</w:t>
      </w:r>
      <w:r w:rsidRPr="00E26D09">
        <w:rPr>
          <w:noProof w:val="0"/>
          <w:vertAlign w:val="subscript"/>
        </w:rPr>
        <w:t>REF</w:t>
      </w:r>
      <w:r w:rsidRPr="00E26D09">
        <w:rPr>
          <w:noProof w:val="0"/>
        </w:rPr>
        <w:t xml:space="preserve"> – N</w:t>
      </w:r>
      <w:r w:rsidRPr="00E26D09">
        <w:rPr>
          <w:noProof w:val="0"/>
          <w:vertAlign w:val="subscript"/>
        </w:rPr>
        <w:t>REF-Offs</w:t>
      </w:r>
      <w:r w:rsidRPr="00E26D09">
        <w:rPr>
          <w:noProof w:val="0"/>
        </w:rPr>
        <w:t>)</w:t>
      </w:r>
    </w:p>
    <w:p w14:paraId="65C7EAD2" w14:textId="77777777" w:rsidR="00E16C0E" w:rsidRPr="00E26D09" w:rsidRDefault="00E16C0E" w:rsidP="00E16C0E">
      <w:pPr>
        <w:pStyle w:val="TH"/>
      </w:pPr>
      <w:r w:rsidRPr="00E26D09">
        <w:t xml:space="preserve">Table 5.4.2.1-1: </w:t>
      </w:r>
      <w:r w:rsidRPr="00E26D09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E16C0E" w:rsidRPr="00E26D09" w14:paraId="05C287D1" w14:textId="77777777" w:rsidTr="00E16C0E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1885720" w14:textId="77777777" w:rsidR="00E16C0E" w:rsidRPr="00E26D09" w:rsidRDefault="00E16C0E" w:rsidP="00E16C0E">
            <w:pPr>
              <w:pStyle w:val="TAH"/>
            </w:pPr>
            <w:r w:rsidRPr="00E26D09">
              <w:t>Range of frequencies</w:t>
            </w:r>
            <w:r w:rsidRPr="00E26D09" w:rsidDel="00896A28">
              <w:t xml:space="preserve"> </w:t>
            </w:r>
            <w:r w:rsidRPr="00E26D09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83427D" w14:textId="77777777" w:rsidR="00E16C0E" w:rsidRPr="00E26D09" w:rsidRDefault="00E16C0E" w:rsidP="00E16C0E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Global</w:t>
            </w:r>
            <w:proofErr w:type="spellEnd"/>
            <w:r w:rsidRPr="00E26D09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49A836A" w14:textId="77777777" w:rsidR="00E16C0E" w:rsidRPr="00E26D09" w:rsidRDefault="00E16C0E" w:rsidP="00E16C0E">
            <w:pPr>
              <w:pStyle w:val="TAH"/>
            </w:pPr>
            <w:r w:rsidRPr="00E26D09">
              <w:t>F</w:t>
            </w:r>
            <w:r w:rsidRPr="00E26D09">
              <w:rPr>
                <w:vertAlign w:val="subscript"/>
              </w:rPr>
              <w:t>REF-Offs</w:t>
            </w:r>
            <w:r w:rsidRPr="00E26D09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0305C" w14:textId="77777777" w:rsidR="00E16C0E" w:rsidRPr="00E26D09" w:rsidRDefault="00E16C0E" w:rsidP="00E16C0E">
            <w:pPr>
              <w:pStyle w:val="TAH"/>
            </w:pPr>
            <w:r w:rsidRPr="00E26D09">
              <w:t>N</w:t>
            </w:r>
            <w:r w:rsidRPr="00E26D09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03BEB66" w14:textId="77777777" w:rsidR="00E16C0E" w:rsidRPr="00E26D09" w:rsidRDefault="00E16C0E" w:rsidP="00E16C0E">
            <w:pPr>
              <w:pStyle w:val="TAH"/>
            </w:pPr>
            <w:r w:rsidRPr="00E26D09">
              <w:t>Range of N</w:t>
            </w:r>
            <w:r w:rsidRPr="00E26D09">
              <w:rPr>
                <w:vertAlign w:val="subscript"/>
              </w:rPr>
              <w:t>REF</w:t>
            </w:r>
          </w:p>
        </w:tc>
      </w:tr>
      <w:tr w:rsidR="00E16C0E" w:rsidRPr="00E26D09" w14:paraId="38BC13D0" w14:textId="77777777" w:rsidTr="00E16C0E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2E115A6" w14:textId="77777777" w:rsidR="00E16C0E" w:rsidRPr="00E26D09" w:rsidRDefault="00E16C0E" w:rsidP="00E16C0E">
            <w:pPr>
              <w:pStyle w:val="TAC"/>
            </w:pPr>
            <w:r w:rsidRPr="00E26D09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0084809" w14:textId="77777777" w:rsidR="00E16C0E" w:rsidRPr="00E26D09" w:rsidRDefault="00E16C0E" w:rsidP="00E16C0E">
            <w:pPr>
              <w:pStyle w:val="TAC"/>
            </w:pPr>
            <w:r w:rsidRPr="00E26D09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8C06D18" w14:textId="77777777" w:rsidR="00E16C0E" w:rsidRPr="00E26D09" w:rsidRDefault="00E16C0E" w:rsidP="00E16C0E">
            <w:pPr>
              <w:pStyle w:val="TAC"/>
            </w:pPr>
            <w:r w:rsidRPr="00E26D09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5F3CE" w14:textId="77777777" w:rsidR="00E16C0E" w:rsidRPr="00E26D09" w:rsidRDefault="00E16C0E" w:rsidP="00E16C0E">
            <w:pPr>
              <w:pStyle w:val="TAC"/>
            </w:pPr>
            <w:r w:rsidRPr="00E26D09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07079E" w14:textId="77777777" w:rsidR="00E16C0E" w:rsidRPr="00E26D09" w:rsidRDefault="00E16C0E" w:rsidP="00E16C0E">
            <w:pPr>
              <w:pStyle w:val="TAC"/>
            </w:pPr>
            <w:r w:rsidRPr="00E26D09">
              <w:t>0 – 599999</w:t>
            </w:r>
          </w:p>
        </w:tc>
      </w:tr>
      <w:tr w:rsidR="00E16C0E" w:rsidRPr="00E26D09" w14:paraId="33672373" w14:textId="77777777" w:rsidTr="00E16C0E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250DD1E" w14:textId="77777777" w:rsidR="00E16C0E" w:rsidRPr="00E26D09" w:rsidRDefault="00E16C0E" w:rsidP="00E16C0E">
            <w:pPr>
              <w:pStyle w:val="TAC"/>
            </w:pPr>
            <w:r w:rsidRPr="00E26D09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33F977A" w14:textId="77777777" w:rsidR="00E16C0E" w:rsidRPr="00E26D09" w:rsidRDefault="00E16C0E" w:rsidP="00E16C0E">
            <w:pPr>
              <w:pStyle w:val="TAC"/>
            </w:pPr>
            <w:r w:rsidRPr="00E26D09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9A2D30E" w14:textId="77777777" w:rsidR="00E16C0E" w:rsidRPr="00E26D09" w:rsidRDefault="00E16C0E" w:rsidP="00E16C0E">
            <w:pPr>
              <w:pStyle w:val="TAC"/>
            </w:pPr>
            <w:r w:rsidRPr="00E26D09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87683F" w14:textId="77777777" w:rsidR="00E16C0E" w:rsidRPr="00E26D09" w:rsidRDefault="00E16C0E" w:rsidP="00E16C0E">
            <w:pPr>
              <w:pStyle w:val="TAC"/>
            </w:pPr>
            <w:r w:rsidRPr="00E26D09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3B72083" w14:textId="77777777" w:rsidR="00E16C0E" w:rsidRPr="00E26D09" w:rsidRDefault="00E16C0E" w:rsidP="00E16C0E">
            <w:pPr>
              <w:pStyle w:val="TAC"/>
            </w:pPr>
            <w:r w:rsidRPr="00E26D09">
              <w:t>600000 – 2016666</w:t>
            </w:r>
          </w:p>
        </w:tc>
      </w:tr>
      <w:tr w:rsidR="00E16C0E" w:rsidRPr="00E26D09" w14:paraId="51006684" w14:textId="77777777" w:rsidTr="00E16C0E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6C7AECC" w14:textId="77777777" w:rsidR="00E16C0E" w:rsidRPr="00E26D09" w:rsidRDefault="00E16C0E" w:rsidP="00E16C0E">
            <w:pPr>
              <w:pStyle w:val="TAC"/>
            </w:pPr>
            <w:r w:rsidRPr="00E26D09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898E8C" w14:textId="77777777" w:rsidR="00E16C0E" w:rsidRPr="00E26D09" w:rsidRDefault="00E16C0E" w:rsidP="00E16C0E">
            <w:pPr>
              <w:pStyle w:val="TAC"/>
            </w:pPr>
            <w:r w:rsidRPr="00E26D09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92E3A73" w14:textId="77777777" w:rsidR="00E16C0E" w:rsidRPr="00E26D09" w:rsidRDefault="00E16C0E" w:rsidP="00E16C0E">
            <w:pPr>
              <w:pStyle w:val="TAC"/>
            </w:pPr>
            <w:r w:rsidRPr="00E26D09">
              <w:t>24250</w:t>
            </w:r>
            <w:r w:rsidRPr="00E26D09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84F9FC" w14:textId="77777777" w:rsidR="00E16C0E" w:rsidRPr="00E26D09" w:rsidRDefault="00E16C0E" w:rsidP="00E16C0E">
            <w:pPr>
              <w:pStyle w:val="TAC"/>
            </w:pPr>
            <w:r w:rsidRPr="00E26D09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17718D5" w14:textId="77777777" w:rsidR="00E16C0E" w:rsidRPr="00E26D09" w:rsidRDefault="00E16C0E" w:rsidP="00E16C0E">
            <w:pPr>
              <w:pStyle w:val="TAC"/>
            </w:pPr>
            <w:r w:rsidRPr="00E26D09">
              <w:t>2016667 – 3279165</w:t>
            </w:r>
          </w:p>
        </w:tc>
      </w:tr>
    </w:tbl>
    <w:p w14:paraId="1769A635" w14:textId="77777777" w:rsidR="00E16C0E" w:rsidRPr="00E26D09" w:rsidRDefault="00E16C0E" w:rsidP="00E16C0E">
      <w:pPr>
        <w:rPr>
          <w:rFonts w:eastAsia="Yu Mincho"/>
        </w:rPr>
      </w:pPr>
    </w:p>
    <w:p w14:paraId="4B19EC6F" w14:textId="77777777" w:rsidR="00E16C0E" w:rsidRPr="00E26D09" w:rsidRDefault="00E16C0E" w:rsidP="00E16C0E">
      <w:pPr>
        <w:rPr>
          <w:rFonts w:eastAsia="Yu Mincho"/>
        </w:rPr>
      </w:pPr>
      <w:bookmarkStart w:id="15" w:name="_Hlk514075025"/>
      <w:r w:rsidRPr="00E26D09">
        <w:rPr>
          <w:rFonts w:eastAsia="Yu Mincho"/>
        </w:rPr>
        <w:t xml:space="preserve">The </w:t>
      </w:r>
      <w:r w:rsidRPr="00E26D09">
        <w:rPr>
          <w:rFonts w:eastAsia="Yu Mincho"/>
          <w:i/>
        </w:rPr>
        <w:t>channel raster</w:t>
      </w:r>
      <w:r w:rsidRPr="00E26D09">
        <w:rPr>
          <w:rFonts w:eastAsia="Yu Mincho"/>
        </w:rPr>
        <w:t xml:space="preserve"> defines a subset of </w:t>
      </w:r>
      <w:r w:rsidRPr="00E26D09">
        <w:rPr>
          <w:rFonts w:eastAsia="Yu Mincho"/>
          <w:i/>
        </w:rPr>
        <w:t>RF reference frequencies</w:t>
      </w:r>
      <w:r w:rsidRPr="00E26D09">
        <w:rPr>
          <w:rFonts w:eastAsia="Yu Mincho"/>
        </w:rPr>
        <w:t xml:space="preserve"> that can be used to identify the RF channel position in the uplink and downlink. The </w:t>
      </w:r>
      <w:r w:rsidRPr="00E26D09">
        <w:rPr>
          <w:rFonts w:eastAsia="Yu Mincho"/>
          <w:i/>
        </w:rPr>
        <w:t>RF reference frequency</w:t>
      </w:r>
      <w:r w:rsidRPr="00E26D09">
        <w:rPr>
          <w:rFonts w:eastAsia="Yu Mincho"/>
        </w:rPr>
        <w:t xml:space="preserve"> for an RF channel maps to a resource element on the carrier. For each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rPr>
          <w:rFonts w:eastAsia="Yu Mincho"/>
        </w:rPr>
        <w:t xml:space="preserve">, which may be equal to or larger than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rPr>
          <w:rFonts w:eastAsia="Yu Mincho"/>
        </w:rPr>
        <w:t>.</w:t>
      </w:r>
    </w:p>
    <w:bookmarkEnd w:id="15"/>
    <w:p w14:paraId="3C904C78" w14:textId="77777777" w:rsidR="00E16C0E" w:rsidRPr="00E26D09" w:rsidRDefault="00E16C0E" w:rsidP="00E16C0E">
      <w:pPr>
        <w:rPr>
          <w:rFonts w:eastAsia="Yu Mincho"/>
        </w:rPr>
      </w:pPr>
      <w:r w:rsidRPr="00E16C0E">
        <w:rPr>
          <w:rFonts w:eastAsia="Yu Mincho"/>
          <w:highlight w:val="yellow"/>
        </w:rPr>
        <w:t xml:space="preserve">For SUL bands, </w:t>
      </w:r>
      <w:r w:rsidRPr="00E16C0E">
        <w:rPr>
          <w:rFonts w:hint="eastAsia"/>
          <w:highlight w:val="yellow"/>
          <w:lang w:eastAsia="zh-CN"/>
        </w:rPr>
        <w:t xml:space="preserve">except n95 </w:t>
      </w:r>
      <w:r w:rsidRPr="00E16C0E">
        <w:rPr>
          <w:rFonts w:eastAsia="Yu Mincho"/>
          <w:highlight w:val="yellow"/>
        </w:rPr>
        <w:t>and for the uplink of all FDD bands defined in table 5.2-1</w:t>
      </w:r>
      <w:r w:rsidRPr="00E16C0E">
        <w:rPr>
          <w:rFonts w:hint="eastAsia"/>
          <w:highlight w:val="yellow"/>
          <w:lang w:eastAsia="zh-CN"/>
        </w:rPr>
        <w:t xml:space="preserve"> and for TDD band n90</w:t>
      </w:r>
      <w:r w:rsidRPr="007E346D">
        <w:rPr>
          <w:rFonts w:eastAsia="Yu Mincho"/>
        </w:rPr>
        <w:t>,</w:t>
      </w:r>
    </w:p>
    <w:p w14:paraId="06D271E3" w14:textId="77777777" w:rsidR="00E16C0E" w:rsidRPr="00E26D09" w:rsidRDefault="00E16C0E" w:rsidP="00E16C0E">
      <w:pPr>
        <w:pStyle w:val="EQ"/>
        <w:rPr>
          <w:noProof w:val="0"/>
        </w:rPr>
      </w:pPr>
      <w:r w:rsidRPr="00E26D09">
        <w:rPr>
          <w:noProof w:val="0"/>
        </w:rPr>
        <w:tab/>
      </w:r>
      <w:r w:rsidRPr="00E26D09">
        <w:t>F</w:t>
      </w:r>
      <w:r w:rsidRPr="00E26D09">
        <w:rPr>
          <w:vertAlign w:val="subscript"/>
        </w:rPr>
        <w:t>REF,shift</w:t>
      </w:r>
      <w:r w:rsidRPr="00E26D09">
        <w:rPr>
          <w:noProof w:val="0"/>
        </w:rPr>
        <w:t xml:space="preserve"> = F</w:t>
      </w:r>
      <w:r w:rsidRPr="00E26D09">
        <w:rPr>
          <w:noProof w:val="0"/>
          <w:vertAlign w:val="subscript"/>
        </w:rPr>
        <w:t>REF</w:t>
      </w:r>
      <w:r w:rsidRPr="00E26D09">
        <w:rPr>
          <w:noProof w:val="0"/>
        </w:rPr>
        <w:t xml:space="preserve"> + </w:t>
      </w:r>
      <w:proofErr w:type="spellStart"/>
      <w:r w:rsidRPr="00E26D09">
        <w:rPr>
          <w:noProof w:val="0"/>
        </w:rPr>
        <w:t>Δ</w:t>
      </w:r>
      <w:r w:rsidRPr="00E26D09">
        <w:rPr>
          <w:noProof w:val="0"/>
          <w:vertAlign w:val="subscript"/>
        </w:rPr>
        <w:t>shift</w:t>
      </w:r>
      <w:proofErr w:type="spellEnd"/>
      <w:r w:rsidRPr="00E26D09">
        <w:rPr>
          <w:noProof w:val="0"/>
        </w:rPr>
        <w:t xml:space="preserve">, where </w:t>
      </w:r>
      <w:proofErr w:type="spellStart"/>
      <w:r w:rsidRPr="00E26D09">
        <w:rPr>
          <w:noProof w:val="0"/>
        </w:rPr>
        <w:t>Δ</w:t>
      </w:r>
      <w:r w:rsidRPr="00E26D09">
        <w:rPr>
          <w:noProof w:val="0"/>
          <w:vertAlign w:val="subscript"/>
        </w:rPr>
        <w:t>shift</w:t>
      </w:r>
      <w:proofErr w:type="spellEnd"/>
      <w:r w:rsidRPr="00E26D09">
        <w:rPr>
          <w:noProof w:val="0"/>
        </w:rPr>
        <w:t xml:space="preserve"> = 0 kHz or 7.5 kHz</w:t>
      </w:r>
    </w:p>
    <w:p w14:paraId="5267C038" w14:textId="77777777" w:rsidR="00E16C0E" w:rsidRPr="00E26D09" w:rsidRDefault="00E16C0E" w:rsidP="00E16C0E">
      <w:pPr>
        <w:rPr>
          <w:rFonts w:eastAsia="Yu Mincho"/>
        </w:rPr>
      </w:pPr>
      <w:r w:rsidRPr="00E26D09">
        <w:rPr>
          <w:rFonts w:eastAsia="Yu Mincho"/>
        </w:rPr>
        <w:t xml:space="preserve">where </w:t>
      </w:r>
      <w:r w:rsidRPr="00E26D09">
        <w:rPr>
          <w:rFonts w:eastAsia="Yu Mincho" w:hint="eastAsia"/>
        </w:rPr>
        <w:t>Δ</w:t>
      </w:r>
      <w:r w:rsidRPr="00E26D09">
        <w:rPr>
          <w:rFonts w:eastAsia="Yu Mincho"/>
          <w:vertAlign w:val="subscript"/>
        </w:rPr>
        <w:t>shift</w:t>
      </w:r>
      <w:r w:rsidRPr="00E26D09">
        <w:rPr>
          <w:rFonts w:eastAsia="Yu Mincho"/>
        </w:rPr>
        <w:t xml:space="preserve"> is signalled by the network in higher layer parameter </w:t>
      </w:r>
      <w:r w:rsidRPr="00E26D09">
        <w:rPr>
          <w:i/>
          <w:iCs/>
        </w:rPr>
        <w:t>frequencyShift7p5khz</w:t>
      </w:r>
      <w:r w:rsidRPr="00E26D09">
        <w:t xml:space="preserve"> as defined in TS 38.331 [11]</w:t>
      </w:r>
      <w:r w:rsidRPr="00E26D09">
        <w:rPr>
          <w:rFonts w:eastAsia="Yu Mincho"/>
        </w:rPr>
        <w:t>.</w:t>
      </w:r>
    </w:p>
    <w:p w14:paraId="71460B5E" w14:textId="77777777" w:rsidR="00E16C0E" w:rsidRDefault="00E16C0E" w:rsidP="00E16C0E">
      <w:pPr>
        <w:rPr>
          <w:rFonts w:eastAsia="Yu Mincho"/>
        </w:rPr>
      </w:pPr>
      <w:r w:rsidRPr="00E26D09">
        <w:rPr>
          <w:rFonts w:eastAsia="Yu Mincho"/>
        </w:rPr>
        <w:t xml:space="preserve">The mapping between the </w:t>
      </w:r>
      <w:r w:rsidRPr="00E26D09">
        <w:rPr>
          <w:rFonts w:eastAsia="Yu Mincho"/>
          <w:i/>
        </w:rPr>
        <w:t>channel raster</w:t>
      </w:r>
      <w:r w:rsidRPr="00E26D09">
        <w:rPr>
          <w:rFonts w:eastAsia="Yu Mincho"/>
        </w:rPr>
        <w:t xml:space="preserve"> and corresponding resource element is given in </w:t>
      </w:r>
      <w:r>
        <w:rPr>
          <w:rFonts w:eastAsia="Yu Mincho"/>
        </w:rPr>
        <w:t>clause</w:t>
      </w:r>
      <w:r w:rsidRPr="00E26D09">
        <w:rPr>
          <w:rFonts w:eastAsia="Yu Mincho"/>
        </w:rPr>
        <w:t xml:space="preserve"> 5.4.2.2. The applicable entries for each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are defined in </w:t>
      </w:r>
      <w:r>
        <w:rPr>
          <w:rFonts w:eastAsia="Yu Mincho"/>
        </w:rPr>
        <w:t>clause</w:t>
      </w:r>
      <w:r w:rsidRPr="00E26D09">
        <w:rPr>
          <w:rFonts w:eastAsia="Yu Mincho"/>
        </w:rPr>
        <w:t xml:space="preserve"> 5.4.2.3.</w:t>
      </w:r>
    </w:p>
    <w:p w14:paraId="730ED1B0" w14:textId="77777777" w:rsidR="00914170" w:rsidRPr="001C0CC4" w:rsidRDefault="00914170" w:rsidP="00914170">
      <w:pPr>
        <w:rPr>
          <w:rFonts w:eastAsia="Yu Mincho"/>
        </w:rPr>
      </w:pPr>
    </w:p>
    <w:p w14:paraId="61D9DE0C" w14:textId="44113B90" w:rsidR="005D2CE3" w:rsidRDefault="005D2CE3" w:rsidP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6426DD00" w14:textId="77777777" w:rsidR="000A60AE" w:rsidRDefault="000A60AE" w:rsidP="005D2CE3">
      <w:pPr>
        <w:rPr>
          <w:noProof/>
        </w:rPr>
      </w:pPr>
    </w:p>
    <w:p w14:paraId="1C620BB1" w14:textId="77777777" w:rsidR="00E16C0E" w:rsidRPr="00E26D09" w:rsidRDefault="00E16C0E" w:rsidP="00E16C0E">
      <w:pPr>
        <w:pStyle w:val="Heading4"/>
        <w:rPr>
          <w:rFonts w:eastAsia="Yu Mincho"/>
        </w:rPr>
      </w:pPr>
      <w:bookmarkStart w:id="16" w:name="_Toc21127442"/>
      <w:bookmarkStart w:id="17" w:name="_Toc29811649"/>
      <w:r w:rsidRPr="00E26D09">
        <w:rPr>
          <w:rFonts w:eastAsia="Yu Mincho"/>
        </w:rPr>
        <w:lastRenderedPageBreak/>
        <w:t>5.4.2.3</w:t>
      </w:r>
      <w:r w:rsidRPr="00E26D09">
        <w:rPr>
          <w:rFonts w:eastAsia="Yu Mincho"/>
        </w:rPr>
        <w:tab/>
        <w:t xml:space="preserve">Channel raster entries for each </w:t>
      </w:r>
      <w:r w:rsidRPr="00E26D09">
        <w:rPr>
          <w:rFonts w:eastAsia="Yu Mincho"/>
          <w:i/>
        </w:rPr>
        <w:t>operating band</w:t>
      </w:r>
      <w:bookmarkEnd w:id="16"/>
      <w:bookmarkEnd w:id="17"/>
    </w:p>
    <w:p w14:paraId="786736D3" w14:textId="77777777" w:rsidR="00E16C0E" w:rsidRPr="00E26D09" w:rsidRDefault="00E16C0E" w:rsidP="00E16C0E">
      <w:r w:rsidRPr="00E26D09">
        <w:t xml:space="preserve">The </w:t>
      </w:r>
      <w:bookmarkStart w:id="18" w:name="_Hlk514075080"/>
      <w:r w:rsidRPr="00E26D09">
        <w:t>RF channel positions on the channel raster</w:t>
      </w:r>
      <w:bookmarkEnd w:id="18"/>
      <w:r w:rsidRPr="00E26D09">
        <w:t xml:space="preserve"> in each NR </w:t>
      </w:r>
      <w:r w:rsidRPr="00E26D09">
        <w:rPr>
          <w:i/>
        </w:rPr>
        <w:t>operating band</w:t>
      </w:r>
      <w:r w:rsidRPr="00E26D09">
        <w:t xml:space="preserve"> are given </w:t>
      </w:r>
      <w:bookmarkStart w:id="19" w:name="_Hlk514075096"/>
      <w:r w:rsidRPr="00E26D09">
        <w:t>through the applicable NR-ARFCN</w:t>
      </w:r>
      <w:bookmarkEnd w:id="19"/>
      <w:r w:rsidRPr="00E26D09">
        <w:t xml:space="preserve"> in table 5.4.2.3-1 for FR1 and table 5.4.2.3-2 for FR2</w:t>
      </w:r>
      <w:bookmarkStart w:id="20" w:name="_Hlk514075107"/>
      <w:r w:rsidRPr="00E26D09">
        <w:t xml:space="preserve">, using the channel raster to resource element mapping in </w:t>
      </w:r>
      <w:r>
        <w:t>clause</w:t>
      </w:r>
      <w:r w:rsidRPr="00E26D09">
        <w:t xml:space="preserve"> 5.4.2.2</w:t>
      </w:r>
      <w:bookmarkEnd w:id="20"/>
      <w:r w:rsidRPr="00E26D09">
        <w:t>.</w:t>
      </w:r>
    </w:p>
    <w:p w14:paraId="2AAF3F54" w14:textId="77777777" w:rsidR="00E16C0E" w:rsidRPr="00E26D09" w:rsidRDefault="00E16C0E" w:rsidP="00E16C0E">
      <w:pPr>
        <w:pStyle w:val="B1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100 kHz channel raster,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20 ×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>. In this case, every 20</w:t>
      </w:r>
      <w:r w:rsidRPr="00E26D09">
        <w:rPr>
          <w:vertAlign w:val="superscript"/>
        </w:rPr>
        <w:t>th</w:t>
      </w:r>
      <w:r w:rsidRPr="00E26D09">
        <w:t xml:space="preserve"> NR-ARFCN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is given as &lt;20&gt;.</w:t>
      </w:r>
    </w:p>
    <w:p w14:paraId="201D4AF7" w14:textId="77777777" w:rsidR="00E16C0E" w:rsidRPr="00E26D09" w:rsidRDefault="00E16C0E" w:rsidP="00E16C0E">
      <w:pPr>
        <w:pStyle w:val="B1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15 kHz channel raster below 3 GHz,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</w:t>
      </w:r>
      <w:r w:rsidRPr="00E26D09">
        <w:rPr>
          <w:i/>
        </w:rPr>
        <w:t>I</w:t>
      </w:r>
      <w:r w:rsidRPr="00E26D09">
        <w:t xml:space="preserve"> ×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 xml:space="preserve">, where </w:t>
      </w:r>
      <w:r w:rsidRPr="00E26D09">
        <w:rPr>
          <w:i/>
        </w:rPr>
        <w:t xml:space="preserve">I </w:t>
      </w:r>
      <w:r w:rsidRPr="00E26D09">
        <w:t xml:space="preserve">ϵ {3,6}. In this case, every </w:t>
      </w:r>
      <w:proofErr w:type="spellStart"/>
      <w:r w:rsidRPr="00E26D09">
        <w:rPr>
          <w:i/>
        </w:rPr>
        <w:t>I</w:t>
      </w:r>
      <w:r w:rsidRPr="00E26D09">
        <w:rPr>
          <w:i/>
          <w:vertAlign w:val="superscript"/>
        </w:rPr>
        <w:t>th</w:t>
      </w:r>
      <w:proofErr w:type="spellEnd"/>
      <w:r w:rsidRPr="00E26D09">
        <w:t xml:space="preserve"> NR</w:t>
      </w:r>
      <w:r w:rsidRPr="00E26D09">
        <w:noBreakHyphen/>
        <w:t xml:space="preserve">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is given as &lt;</w:t>
      </w:r>
      <w:r w:rsidRPr="00E26D09">
        <w:rPr>
          <w:i/>
        </w:rPr>
        <w:t>I</w:t>
      </w:r>
      <w:r w:rsidRPr="00E26D09">
        <w:t>&gt;.</w:t>
      </w:r>
    </w:p>
    <w:p w14:paraId="1ED1AA38" w14:textId="77777777" w:rsidR="00E16C0E" w:rsidRPr="00E26D09" w:rsidRDefault="00E16C0E" w:rsidP="00E16C0E">
      <w:pPr>
        <w:pStyle w:val="B1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15 kHz and 60 kHz channel raster above 3 GHz,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</w:t>
      </w:r>
      <w:r w:rsidRPr="00E26D09">
        <w:rPr>
          <w:i/>
        </w:rPr>
        <w:t>I</w:t>
      </w:r>
      <w:r w:rsidRPr="00E26D09">
        <w:t xml:space="preserve"> ×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 xml:space="preserve">, where </w:t>
      </w:r>
      <w:r w:rsidRPr="00E26D09">
        <w:rPr>
          <w:i/>
        </w:rPr>
        <w:t xml:space="preserve">I </w:t>
      </w:r>
      <w:r w:rsidRPr="00E26D09">
        <w:t xml:space="preserve">ϵ {1, 2}. In this case, every </w:t>
      </w:r>
      <w:proofErr w:type="spellStart"/>
      <w:r w:rsidRPr="00E26D09">
        <w:rPr>
          <w:i/>
        </w:rPr>
        <w:t>I</w:t>
      </w:r>
      <w:r w:rsidRPr="00E26D09">
        <w:rPr>
          <w:i/>
          <w:vertAlign w:val="superscript"/>
        </w:rPr>
        <w:t>th</w:t>
      </w:r>
      <w:proofErr w:type="spellEnd"/>
      <w:r w:rsidRPr="00E26D09">
        <w:rPr>
          <w:i/>
        </w:rPr>
        <w:t xml:space="preserve"> </w:t>
      </w:r>
      <w:r w:rsidRPr="00E26D09">
        <w:t>NR</w:t>
      </w:r>
      <w:r w:rsidRPr="00E26D09">
        <w:noBreakHyphen/>
        <w:t xml:space="preserve">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and table 5.4.2.3-2 is given as &lt;</w:t>
      </w:r>
      <w:r w:rsidRPr="00E26D09">
        <w:rPr>
          <w:i/>
        </w:rPr>
        <w:t>I</w:t>
      </w:r>
      <w:r w:rsidRPr="00E26D09">
        <w:t>&gt;.</w:t>
      </w:r>
    </w:p>
    <w:p w14:paraId="6C7BDA91" w14:textId="77777777" w:rsidR="00E16C0E" w:rsidRDefault="00E16C0E" w:rsidP="00E16C0E">
      <w:pPr>
        <w:pStyle w:val="B1"/>
        <w:rPr>
          <w:noProof/>
        </w:rPr>
      </w:pPr>
      <w:r w:rsidRPr="00E26D09">
        <w:t>-</w:t>
      </w:r>
      <w:r w:rsidRPr="00E26D09">
        <w:tab/>
      </w:r>
      <w:r>
        <w:rPr>
          <w:noProof/>
        </w:rPr>
        <w:t>For</w:t>
      </w:r>
      <w:r w:rsidRPr="00E26D09">
        <w:rPr>
          <w:noProof/>
        </w:rPr>
        <w:t xml:space="preserve"> frequency bands with two</w:t>
      </w:r>
      <w:r w:rsidRPr="00E26D09">
        <w:t xml:space="preserve">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>
        <w:t xml:space="preserve"> in FR1</w:t>
      </w:r>
      <w:r w:rsidRPr="00E26D09">
        <w:rPr>
          <w:noProof/>
        </w:rPr>
        <w:t xml:space="preserve">, the higher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rPr>
          <w:noProof/>
        </w:rPr>
        <w:t xml:space="preserve"> applies to channels using only the SCS that</w:t>
      </w:r>
      <w:r>
        <w:rPr>
          <w:noProof/>
        </w:rPr>
        <w:t xml:space="preserve"> is</w:t>
      </w:r>
      <w:r w:rsidRPr="00E26D09">
        <w:rPr>
          <w:noProof/>
        </w:rPr>
        <w:t xml:space="preserve"> equal </w:t>
      </w:r>
      <w:r>
        <w:rPr>
          <w:noProof/>
        </w:rPr>
        <w:t xml:space="preserve">to or larger than </w:t>
      </w:r>
      <w:r w:rsidRPr="00E26D09">
        <w:rPr>
          <w:noProof/>
        </w:rPr>
        <w:t xml:space="preserve">the higher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>
        <w:rPr>
          <w:noProof/>
        </w:rPr>
        <w:t xml:space="preserve"> and SSB SCS is equal to the higher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667CDDAA" w14:textId="77777777" w:rsidR="00E16C0E" w:rsidRPr="00E26D09" w:rsidRDefault="00E16C0E" w:rsidP="00E16C0E">
      <w:pPr>
        <w:pStyle w:val="B1"/>
      </w:pPr>
      <w:r>
        <w:t>-</w:t>
      </w:r>
      <w:r>
        <w:tab/>
        <w:t xml:space="preserve">For 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FR2,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SCS that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and the SSB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>.</w:t>
      </w:r>
    </w:p>
    <w:p w14:paraId="5F50BFA9" w14:textId="77777777" w:rsidR="00E16C0E" w:rsidRPr="00E26D09" w:rsidRDefault="00E16C0E" w:rsidP="00E16C0E">
      <w:pPr>
        <w:pStyle w:val="TH"/>
      </w:pPr>
      <w:r w:rsidRPr="00E26D09">
        <w:lastRenderedPageBreak/>
        <w:t xml:space="preserve">Table 5.4.2.3-1: </w:t>
      </w:r>
      <w:r w:rsidRPr="00E26D09">
        <w:rPr>
          <w:rFonts w:eastAsia="Yu Mincho"/>
        </w:rPr>
        <w:t xml:space="preserve">Applicable </w:t>
      </w:r>
      <w:r w:rsidRPr="00E26D09">
        <w:t>NR-A</w:t>
      </w:r>
      <w:r w:rsidRPr="00E26D09">
        <w:rPr>
          <w:rFonts w:eastAsia="Yu Mincho"/>
        </w:rPr>
        <w:t xml:space="preserve">RFCN per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E16C0E" w:rsidRPr="00E26D09" w14:paraId="4C0E692A" w14:textId="77777777" w:rsidTr="00E16C0E">
        <w:trPr>
          <w:jc w:val="center"/>
        </w:trPr>
        <w:tc>
          <w:tcPr>
            <w:tcW w:w="1242" w:type="dxa"/>
            <w:shd w:val="clear" w:color="auto" w:fill="auto"/>
          </w:tcPr>
          <w:p w14:paraId="37D5AEBB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t xml:space="preserve">NR </w:t>
            </w:r>
            <w:r w:rsidRPr="00E26D09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1B9D0AD6" w14:textId="77777777" w:rsidR="00E16C0E" w:rsidRPr="00E26D09" w:rsidRDefault="00E16C0E" w:rsidP="00E16C0E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Raster</w:t>
            </w:r>
            <w:proofErr w:type="spellEnd"/>
          </w:p>
          <w:p w14:paraId="72B5717B" w14:textId="77777777" w:rsidR="00E16C0E" w:rsidRPr="00E26D09" w:rsidRDefault="00E16C0E" w:rsidP="00E16C0E">
            <w:pPr>
              <w:pStyle w:val="TAH"/>
            </w:pPr>
            <w:r w:rsidRPr="00E26D09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5CF6F4D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Uplink</w:t>
            </w:r>
          </w:p>
          <w:p w14:paraId="71ED9AF0" w14:textId="77777777" w:rsidR="00E16C0E" w:rsidRPr="00E26D09" w:rsidRDefault="00E16C0E" w:rsidP="00E16C0E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N</w:t>
            </w:r>
            <w:r w:rsidRPr="00E26D09">
              <w:rPr>
                <w:rFonts w:eastAsia="Yu Mincho"/>
                <w:vertAlign w:val="subscript"/>
              </w:rPr>
              <w:t>REF</w:t>
            </w:r>
          </w:p>
          <w:p w14:paraId="435DCB58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04EC704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Downlink</w:t>
            </w:r>
          </w:p>
          <w:p w14:paraId="693581F9" w14:textId="77777777" w:rsidR="00E16C0E" w:rsidRPr="00E26D09" w:rsidRDefault="00E16C0E" w:rsidP="00E16C0E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N</w:t>
            </w:r>
            <w:r w:rsidRPr="00E26D09">
              <w:rPr>
                <w:rFonts w:eastAsia="Yu Mincho"/>
                <w:vertAlign w:val="subscript"/>
              </w:rPr>
              <w:t>REF</w:t>
            </w:r>
          </w:p>
          <w:p w14:paraId="44C81D07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16C0E" w:rsidRPr="00E26D09" w14:paraId="7DFC3970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FE53F0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1146" w:type="dxa"/>
            <w:shd w:val="clear" w:color="auto" w:fill="auto"/>
          </w:tcPr>
          <w:p w14:paraId="78AF05E4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D81F7A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2E07D82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434000</w:t>
            </w:r>
          </w:p>
        </w:tc>
      </w:tr>
      <w:tr w:rsidR="00E16C0E" w:rsidRPr="00E26D09" w14:paraId="004E2796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03485C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1146" w:type="dxa"/>
            <w:shd w:val="clear" w:color="auto" w:fill="auto"/>
          </w:tcPr>
          <w:p w14:paraId="09FC37E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FA2769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370000</w:t>
            </w:r>
            <w:r w:rsidRPr="00E26D09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36C6B65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386000</w:t>
            </w:r>
            <w:r w:rsidRPr="00E26D09">
              <w:rPr>
                <w:rFonts w:eastAsia="Yu Mincho"/>
              </w:rPr>
              <w:t xml:space="preserve"> – &lt;20&gt; – 398000</w:t>
            </w:r>
          </w:p>
        </w:tc>
      </w:tr>
      <w:tr w:rsidR="00E16C0E" w:rsidRPr="00E26D09" w14:paraId="044175EF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151624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1146" w:type="dxa"/>
            <w:shd w:val="clear" w:color="auto" w:fill="auto"/>
          </w:tcPr>
          <w:p w14:paraId="3A3363B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085D86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9CC78C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361000</w:t>
            </w:r>
            <w:r w:rsidRPr="00E26D09">
              <w:rPr>
                <w:rFonts w:eastAsia="Yu Mincho"/>
              </w:rPr>
              <w:t xml:space="preserve"> – &lt;20&gt; – 376000</w:t>
            </w:r>
          </w:p>
        </w:tc>
      </w:tr>
      <w:tr w:rsidR="00E16C0E" w:rsidRPr="00E26D09" w14:paraId="1E8AC209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E5601E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1146" w:type="dxa"/>
            <w:shd w:val="clear" w:color="auto" w:fill="auto"/>
          </w:tcPr>
          <w:p w14:paraId="2494D277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5AF23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164800</w:t>
            </w:r>
            <w:r w:rsidRPr="00E26D09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480C64F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173800</w:t>
            </w:r>
            <w:r w:rsidRPr="00E26D09">
              <w:rPr>
                <w:rFonts w:eastAsia="Yu Mincho"/>
              </w:rPr>
              <w:t xml:space="preserve"> – &lt;20&gt; – 178800</w:t>
            </w:r>
          </w:p>
        </w:tc>
      </w:tr>
      <w:tr w:rsidR="00E16C0E" w:rsidRPr="00E26D09" w14:paraId="2516F4DD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42865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1146" w:type="dxa"/>
            <w:shd w:val="clear" w:color="auto" w:fill="auto"/>
          </w:tcPr>
          <w:p w14:paraId="2F29BFB5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FAC4A6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3FAE845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524000 – &lt;20&gt; – 538000</w:t>
            </w:r>
          </w:p>
        </w:tc>
      </w:tr>
      <w:tr w:rsidR="00E16C0E" w:rsidRPr="00E26D09" w14:paraId="4E72365B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CBC892A" w14:textId="77777777" w:rsidR="00E16C0E" w:rsidRPr="00E26D09" w:rsidRDefault="00E16C0E" w:rsidP="00E16C0E">
            <w:pPr>
              <w:pStyle w:val="TAC"/>
            </w:pPr>
            <w:r w:rsidRPr="00E26D09">
              <w:t>n8</w:t>
            </w:r>
          </w:p>
        </w:tc>
        <w:tc>
          <w:tcPr>
            <w:tcW w:w="1146" w:type="dxa"/>
            <w:shd w:val="clear" w:color="auto" w:fill="auto"/>
          </w:tcPr>
          <w:p w14:paraId="67E70A04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5781BBD" w14:textId="77777777" w:rsidR="00E16C0E" w:rsidRPr="00E26D09" w:rsidRDefault="00E16C0E" w:rsidP="00E16C0E">
            <w:pPr>
              <w:pStyle w:val="TAC"/>
            </w:pPr>
            <w:r w:rsidRPr="00E26D09">
              <w:t>176000</w:t>
            </w:r>
            <w:r w:rsidRPr="00E26D09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0BCCE4CD" w14:textId="77777777" w:rsidR="00E16C0E" w:rsidRPr="00E26D09" w:rsidRDefault="00E16C0E" w:rsidP="00E16C0E">
            <w:pPr>
              <w:pStyle w:val="TAC"/>
            </w:pPr>
            <w:r w:rsidRPr="00E26D09">
              <w:t>185000</w:t>
            </w:r>
            <w:r w:rsidRPr="00E26D09">
              <w:rPr>
                <w:rFonts w:eastAsia="Yu Mincho"/>
              </w:rPr>
              <w:t xml:space="preserve"> – &lt;20&gt; – 192000</w:t>
            </w:r>
          </w:p>
        </w:tc>
      </w:tr>
      <w:tr w:rsidR="00E16C0E" w:rsidRPr="00E26D09" w14:paraId="5B2028F2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9C2F82" w14:textId="77777777" w:rsidR="00E16C0E" w:rsidRPr="00E26D09" w:rsidRDefault="00E16C0E" w:rsidP="00E16C0E">
            <w:pPr>
              <w:pStyle w:val="TAC"/>
            </w:pPr>
            <w:r w:rsidRPr="00E26D09">
              <w:t>n12</w:t>
            </w:r>
          </w:p>
        </w:tc>
        <w:tc>
          <w:tcPr>
            <w:tcW w:w="1146" w:type="dxa"/>
            <w:shd w:val="clear" w:color="auto" w:fill="auto"/>
          </w:tcPr>
          <w:p w14:paraId="18D737AA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37F3965" w14:textId="77777777" w:rsidR="00E16C0E" w:rsidRPr="00E26D09" w:rsidRDefault="00E16C0E" w:rsidP="00E16C0E">
            <w:pPr>
              <w:pStyle w:val="TAC"/>
            </w:pPr>
            <w:r w:rsidRPr="00E26D09">
              <w:t>139800</w:t>
            </w:r>
            <w:r w:rsidRPr="00E26D09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12C999DB" w14:textId="77777777" w:rsidR="00E16C0E" w:rsidRPr="00E26D09" w:rsidRDefault="00E16C0E" w:rsidP="00E16C0E">
            <w:pPr>
              <w:pStyle w:val="TAC"/>
            </w:pPr>
            <w:r w:rsidRPr="00E26D09">
              <w:t>145800</w:t>
            </w:r>
            <w:r w:rsidRPr="00E26D09">
              <w:rPr>
                <w:rFonts w:eastAsia="Yu Mincho"/>
              </w:rPr>
              <w:t xml:space="preserve"> – &lt;20&gt; – 149200</w:t>
            </w:r>
          </w:p>
        </w:tc>
      </w:tr>
      <w:tr w:rsidR="00E16C0E" w:rsidRPr="00E26D09" w14:paraId="0FCEADB9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BCFA334" w14:textId="77777777" w:rsidR="00E16C0E" w:rsidRPr="00E26D09" w:rsidRDefault="00E16C0E" w:rsidP="00E16C0E">
            <w:pPr>
              <w:pStyle w:val="TAC"/>
            </w:pPr>
            <w:r w:rsidRPr="00E26D09">
              <w:t>n14</w:t>
            </w:r>
          </w:p>
        </w:tc>
        <w:tc>
          <w:tcPr>
            <w:tcW w:w="1146" w:type="dxa"/>
            <w:shd w:val="clear" w:color="auto" w:fill="auto"/>
          </w:tcPr>
          <w:p w14:paraId="67B4F32E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3E21E21" w14:textId="77777777" w:rsidR="00E16C0E" w:rsidRPr="00E26D09" w:rsidRDefault="00E16C0E" w:rsidP="00E16C0E">
            <w:pPr>
              <w:pStyle w:val="TAC"/>
            </w:pPr>
            <w:r w:rsidRPr="00E26D09">
              <w:t xml:space="preserve">157600 </w:t>
            </w:r>
            <w:r w:rsidRPr="00E26D09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34AA997A" w14:textId="77777777" w:rsidR="00E16C0E" w:rsidRPr="00E26D09" w:rsidRDefault="00E16C0E" w:rsidP="00E16C0E">
            <w:pPr>
              <w:pStyle w:val="TAC"/>
            </w:pPr>
            <w:r w:rsidRPr="00E26D09">
              <w:t xml:space="preserve">151600 </w:t>
            </w:r>
            <w:r w:rsidRPr="00E26D09">
              <w:rPr>
                <w:rFonts w:eastAsia="Yu Mincho"/>
              </w:rPr>
              <w:t>– &lt;20&gt; – 153600</w:t>
            </w:r>
          </w:p>
        </w:tc>
      </w:tr>
      <w:tr w:rsidR="00E16C0E" w:rsidRPr="00E26D09" w14:paraId="12C6B3C1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EB41DE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0A4A82D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8A5DDA" w14:textId="77777777" w:rsidR="00E16C0E" w:rsidRPr="00E26D09" w:rsidRDefault="00E16C0E" w:rsidP="00E16C0E">
            <w:pPr>
              <w:pStyle w:val="TAC"/>
            </w:pPr>
            <w:r w:rsidRPr="00E26D09">
              <w:t>1</w:t>
            </w:r>
            <w:r w:rsidRPr="00E26D09">
              <w:rPr>
                <w:rFonts w:eastAsia="MS Mincho" w:hint="eastAsia"/>
                <w:lang w:val="en-US" w:eastAsia="ja-JP"/>
              </w:rPr>
              <w:t>630</w:t>
            </w:r>
            <w:r w:rsidRPr="00E26D09">
              <w:t>00 – &lt;20&gt; – 1</w:t>
            </w:r>
            <w:r w:rsidRPr="00E26D09">
              <w:rPr>
                <w:rFonts w:eastAsia="MS Mincho" w:hint="eastAsia"/>
                <w:lang w:val="en-US" w:eastAsia="ja-JP"/>
              </w:rPr>
              <w:t>660</w:t>
            </w:r>
            <w:r w:rsidRPr="00E26D09">
              <w:t>00</w:t>
            </w:r>
          </w:p>
        </w:tc>
        <w:tc>
          <w:tcPr>
            <w:tcW w:w="2877" w:type="dxa"/>
            <w:shd w:val="clear" w:color="auto" w:fill="auto"/>
          </w:tcPr>
          <w:p w14:paraId="423F55AD" w14:textId="77777777" w:rsidR="00E16C0E" w:rsidRPr="00E26D09" w:rsidRDefault="00E16C0E" w:rsidP="00E16C0E">
            <w:pPr>
              <w:pStyle w:val="TAC"/>
            </w:pPr>
            <w:r w:rsidRPr="00E26D09">
              <w:t>1</w:t>
            </w:r>
            <w:r w:rsidRPr="00E26D09">
              <w:rPr>
                <w:rFonts w:eastAsia="MS Mincho" w:hint="eastAsia"/>
                <w:lang w:val="en-US" w:eastAsia="ja-JP"/>
              </w:rPr>
              <w:t>720</w:t>
            </w:r>
            <w:r w:rsidRPr="00E26D09">
              <w:t>00 – &lt;20&gt; – 1</w:t>
            </w:r>
            <w:r w:rsidRPr="00E26D09">
              <w:rPr>
                <w:rFonts w:eastAsia="MS Mincho" w:hint="eastAsia"/>
                <w:lang w:val="en-US" w:eastAsia="ja-JP"/>
              </w:rPr>
              <w:t>750</w:t>
            </w:r>
            <w:r w:rsidRPr="00E26D09">
              <w:t>00</w:t>
            </w:r>
          </w:p>
        </w:tc>
      </w:tr>
      <w:tr w:rsidR="00E16C0E" w:rsidRPr="00E26D09" w14:paraId="30E75AD0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BEAA7C9" w14:textId="77777777" w:rsidR="00E16C0E" w:rsidRPr="00E26D09" w:rsidRDefault="00E16C0E" w:rsidP="00E16C0E">
            <w:pPr>
              <w:pStyle w:val="TAC"/>
            </w:pPr>
            <w:r w:rsidRPr="00E26D09">
              <w:t>n20</w:t>
            </w:r>
          </w:p>
        </w:tc>
        <w:tc>
          <w:tcPr>
            <w:tcW w:w="1146" w:type="dxa"/>
            <w:shd w:val="clear" w:color="auto" w:fill="auto"/>
          </w:tcPr>
          <w:p w14:paraId="2433BE76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01E72D5" w14:textId="77777777" w:rsidR="00E16C0E" w:rsidRPr="00E26D09" w:rsidRDefault="00E16C0E" w:rsidP="00E16C0E">
            <w:pPr>
              <w:pStyle w:val="TAC"/>
            </w:pPr>
            <w:r w:rsidRPr="00E26D09">
              <w:t>166400</w:t>
            </w:r>
            <w:r w:rsidRPr="00E26D09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5B283789" w14:textId="77777777" w:rsidR="00E16C0E" w:rsidRPr="00E26D09" w:rsidRDefault="00E16C0E" w:rsidP="00E16C0E">
            <w:pPr>
              <w:pStyle w:val="TAC"/>
            </w:pPr>
            <w:r w:rsidRPr="00E26D09">
              <w:t>158200</w:t>
            </w:r>
            <w:r w:rsidRPr="00E26D09">
              <w:rPr>
                <w:rFonts w:eastAsia="Yu Mincho"/>
              </w:rPr>
              <w:t xml:space="preserve"> – &lt;20&gt; – 164200</w:t>
            </w:r>
          </w:p>
        </w:tc>
      </w:tr>
      <w:tr w:rsidR="00E16C0E" w:rsidRPr="00E26D09" w14:paraId="5000FBAC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693A173" w14:textId="77777777" w:rsidR="00E16C0E" w:rsidRPr="00E26D09" w:rsidRDefault="00E16C0E" w:rsidP="00E16C0E">
            <w:pPr>
              <w:pStyle w:val="TAC"/>
            </w:pPr>
            <w:r w:rsidRPr="00E26D09">
              <w:t>n25</w:t>
            </w:r>
          </w:p>
        </w:tc>
        <w:tc>
          <w:tcPr>
            <w:tcW w:w="1146" w:type="dxa"/>
            <w:shd w:val="clear" w:color="auto" w:fill="auto"/>
          </w:tcPr>
          <w:p w14:paraId="58A581F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07865C7" w14:textId="77777777" w:rsidR="00E16C0E" w:rsidRPr="00E26D09" w:rsidRDefault="00E16C0E" w:rsidP="00E16C0E">
            <w:pPr>
              <w:pStyle w:val="TAC"/>
            </w:pPr>
            <w:r w:rsidRPr="00E26D09">
              <w:t>370000</w:t>
            </w:r>
            <w:r w:rsidRPr="00E26D09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05E57D35" w14:textId="77777777" w:rsidR="00E16C0E" w:rsidRPr="00E26D09" w:rsidRDefault="00E16C0E" w:rsidP="00E16C0E">
            <w:pPr>
              <w:pStyle w:val="TAC"/>
            </w:pPr>
            <w:r w:rsidRPr="00E26D09">
              <w:t>386000</w:t>
            </w:r>
            <w:r w:rsidRPr="00E26D09">
              <w:rPr>
                <w:rFonts w:eastAsia="Yu Mincho"/>
              </w:rPr>
              <w:t xml:space="preserve"> – &lt;20&gt; – 399000</w:t>
            </w:r>
          </w:p>
        </w:tc>
      </w:tr>
      <w:tr w:rsidR="00E16C0E" w:rsidRPr="00E26D09" w14:paraId="5C4019AD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0C3CFC6" w14:textId="77777777" w:rsidR="00E16C0E" w:rsidRPr="00E26D09" w:rsidRDefault="00E16C0E" w:rsidP="00E16C0E">
            <w:pPr>
              <w:pStyle w:val="TAC"/>
            </w:pPr>
            <w:r w:rsidRPr="00E26D09">
              <w:t>n28</w:t>
            </w:r>
          </w:p>
        </w:tc>
        <w:tc>
          <w:tcPr>
            <w:tcW w:w="1146" w:type="dxa"/>
            <w:shd w:val="clear" w:color="auto" w:fill="auto"/>
          </w:tcPr>
          <w:p w14:paraId="0306B40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3361763" w14:textId="77777777" w:rsidR="00E16C0E" w:rsidRPr="00E26D09" w:rsidRDefault="00E16C0E" w:rsidP="00E16C0E">
            <w:pPr>
              <w:pStyle w:val="TAC"/>
            </w:pPr>
            <w:r w:rsidRPr="00E26D09">
              <w:t>140600</w:t>
            </w:r>
            <w:r w:rsidRPr="00E26D09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3D2C0171" w14:textId="77777777" w:rsidR="00E16C0E" w:rsidRPr="00E26D09" w:rsidRDefault="00E16C0E" w:rsidP="00E16C0E">
            <w:pPr>
              <w:pStyle w:val="TAC"/>
            </w:pPr>
            <w:r w:rsidRPr="00E26D09">
              <w:t>151600</w:t>
            </w:r>
            <w:r w:rsidRPr="00E26D09">
              <w:rPr>
                <w:rFonts w:eastAsia="Yu Mincho"/>
              </w:rPr>
              <w:t xml:space="preserve"> – &lt;20&gt; – 160600</w:t>
            </w:r>
          </w:p>
        </w:tc>
      </w:tr>
      <w:tr w:rsidR="00E16C0E" w:rsidRPr="00E26D09" w14:paraId="6C6DDF55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25E295" w14:textId="77777777" w:rsidR="00E16C0E" w:rsidRPr="00E26D09" w:rsidRDefault="00E16C0E" w:rsidP="00E16C0E">
            <w:pPr>
              <w:pStyle w:val="TAC"/>
            </w:pPr>
            <w:r w:rsidRPr="00E26D09">
              <w:t>n29</w:t>
            </w:r>
          </w:p>
        </w:tc>
        <w:tc>
          <w:tcPr>
            <w:tcW w:w="1146" w:type="dxa"/>
            <w:shd w:val="clear" w:color="auto" w:fill="auto"/>
          </w:tcPr>
          <w:p w14:paraId="227234B7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25D0801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1608D8B2" w14:textId="77777777" w:rsidR="00E16C0E" w:rsidRPr="00E26D09" w:rsidRDefault="00E16C0E" w:rsidP="00E16C0E">
            <w:pPr>
              <w:pStyle w:val="TAC"/>
            </w:pPr>
            <w:r w:rsidRPr="00E26D09">
              <w:t xml:space="preserve">143400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&lt;20&gt;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145600</w:t>
            </w:r>
          </w:p>
        </w:tc>
      </w:tr>
      <w:tr w:rsidR="00E16C0E" w:rsidRPr="00E26D09" w14:paraId="233135C2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1DA256" w14:textId="77777777" w:rsidR="00E16C0E" w:rsidRPr="00E26D09" w:rsidRDefault="00E16C0E" w:rsidP="00E16C0E">
            <w:pPr>
              <w:pStyle w:val="TAC"/>
            </w:pPr>
            <w:r w:rsidRPr="00E26D09">
              <w:t>n30</w:t>
            </w:r>
          </w:p>
        </w:tc>
        <w:tc>
          <w:tcPr>
            <w:tcW w:w="1146" w:type="dxa"/>
            <w:shd w:val="clear" w:color="auto" w:fill="auto"/>
          </w:tcPr>
          <w:p w14:paraId="61E98AC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77E6782" w14:textId="77777777" w:rsidR="00E16C0E" w:rsidRPr="00E26D09" w:rsidRDefault="00E16C0E" w:rsidP="00E16C0E">
            <w:pPr>
              <w:pStyle w:val="TAC"/>
            </w:pPr>
            <w:r w:rsidRPr="00E26D09">
              <w:t xml:space="preserve">461000 </w:t>
            </w:r>
            <w:r w:rsidRPr="00E26D09">
              <w:rPr>
                <w:lang w:eastAsia="ko-KR"/>
              </w:rPr>
              <w:t>–</w:t>
            </w:r>
            <w:r w:rsidRPr="00E26D09">
              <w:t xml:space="preserve"> &lt;20&gt; </w:t>
            </w:r>
            <w:r w:rsidRPr="00E26D09">
              <w:rPr>
                <w:lang w:eastAsia="ko-KR"/>
              </w:rPr>
              <w:t>–</w:t>
            </w:r>
            <w:r w:rsidRPr="00E26D09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2755D74C" w14:textId="77777777" w:rsidR="00E16C0E" w:rsidRPr="00E26D09" w:rsidRDefault="00E16C0E" w:rsidP="00E16C0E">
            <w:pPr>
              <w:pStyle w:val="TAC"/>
            </w:pPr>
            <w:r w:rsidRPr="00E26D09">
              <w:t xml:space="preserve">470000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&lt;20&gt;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472000</w:t>
            </w:r>
          </w:p>
        </w:tc>
      </w:tr>
      <w:tr w:rsidR="00E16C0E" w:rsidRPr="00E26D09" w14:paraId="0F3649CA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1E82154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315362CA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01BFF7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4020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4050</w:t>
            </w:r>
            <w:r w:rsidRPr="00E26D09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92E45BD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4020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4050</w:t>
            </w:r>
            <w:r w:rsidRPr="00E26D09">
              <w:rPr>
                <w:rFonts w:eastAsia="Yu Mincho"/>
              </w:rPr>
              <w:t>00</w:t>
            </w:r>
          </w:p>
        </w:tc>
      </w:tr>
      <w:tr w:rsidR="00E16C0E" w:rsidRPr="00E26D09" w14:paraId="763FC128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0B993F7" w14:textId="77777777" w:rsidR="00E16C0E" w:rsidRPr="00E26D09" w:rsidRDefault="00E16C0E" w:rsidP="00E16C0E">
            <w:pPr>
              <w:pStyle w:val="TAC"/>
            </w:pPr>
            <w:r w:rsidRPr="00E26D09">
              <w:t>n38</w:t>
            </w:r>
          </w:p>
        </w:tc>
        <w:tc>
          <w:tcPr>
            <w:tcW w:w="1146" w:type="dxa"/>
            <w:shd w:val="clear" w:color="auto" w:fill="auto"/>
          </w:tcPr>
          <w:p w14:paraId="5A6E2C7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FABD05A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0D64FCB7" w14:textId="77777777" w:rsidR="00E16C0E" w:rsidRPr="00E26D09" w:rsidRDefault="00E16C0E" w:rsidP="00E16C0E">
            <w:pPr>
              <w:pStyle w:val="TAC"/>
            </w:pPr>
            <w:r w:rsidRPr="00E26D09">
              <w:rPr>
                <w:rFonts w:eastAsia="Yu Mincho"/>
              </w:rPr>
              <w:t>514000 – &lt;20&gt; – 524000</w:t>
            </w:r>
          </w:p>
        </w:tc>
      </w:tr>
      <w:tr w:rsidR="00E16C0E" w:rsidRPr="00E26D09" w14:paraId="3A74598C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E22315" w14:textId="77777777" w:rsidR="00E16C0E" w:rsidRPr="00E26D09" w:rsidRDefault="00E16C0E" w:rsidP="00E16C0E">
            <w:pPr>
              <w:pStyle w:val="TAC"/>
            </w:pPr>
            <w:r w:rsidRPr="00E26D09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2C68805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1188A4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3760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3840</w:t>
            </w:r>
            <w:r w:rsidRPr="00E26D09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BB3C40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SimSun"/>
                <w:lang w:val="en-US" w:eastAsia="zh-CN"/>
              </w:rPr>
              <w:t>3760</w:t>
            </w:r>
            <w:r w:rsidRPr="00E26D09">
              <w:t>00</w:t>
            </w:r>
            <w:r w:rsidRPr="00E26D09">
              <w:rPr>
                <w:rFonts w:eastAsia="Yu Mincho"/>
              </w:rPr>
              <w:t xml:space="preserve"> – &lt;20&gt; – </w:t>
            </w:r>
            <w:r w:rsidRPr="00E26D09">
              <w:rPr>
                <w:rFonts w:eastAsia="SimSun"/>
                <w:lang w:val="en-US" w:eastAsia="zh-CN"/>
              </w:rPr>
              <w:t>3840</w:t>
            </w:r>
            <w:r w:rsidRPr="00E26D09">
              <w:rPr>
                <w:rFonts w:eastAsia="Yu Mincho"/>
              </w:rPr>
              <w:t>00</w:t>
            </w:r>
          </w:p>
        </w:tc>
      </w:tr>
      <w:tr w:rsidR="00E16C0E" w:rsidRPr="00E26D09" w14:paraId="04D45A9A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9C2667" w14:textId="77777777" w:rsidR="00E16C0E" w:rsidRPr="00E26D09" w:rsidRDefault="00E16C0E" w:rsidP="00E16C0E">
            <w:pPr>
              <w:pStyle w:val="TAC"/>
            </w:pPr>
            <w:r w:rsidRPr="00E26D09">
              <w:t>n40</w:t>
            </w:r>
          </w:p>
        </w:tc>
        <w:tc>
          <w:tcPr>
            <w:tcW w:w="1146" w:type="dxa"/>
            <w:shd w:val="clear" w:color="auto" w:fill="auto"/>
          </w:tcPr>
          <w:p w14:paraId="2D7A0F64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EAD3E3A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460000</w:t>
            </w:r>
            <w:r w:rsidRPr="00E26D09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17391B2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460000</w:t>
            </w:r>
            <w:r w:rsidRPr="00E26D09">
              <w:rPr>
                <w:rFonts w:eastAsia="Yu Mincho"/>
              </w:rPr>
              <w:t xml:space="preserve"> – &lt;20&gt; – 480000</w:t>
            </w:r>
          </w:p>
        </w:tc>
      </w:tr>
      <w:tr w:rsidR="00E16C0E" w:rsidRPr="00E26D09" w14:paraId="214AD42A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61A483D6" w14:textId="77777777" w:rsidR="00E16C0E" w:rsidRPr="00E26D09" w:rsidRDefault="00E16C0E" w:rsidP="00E16C0E">
            <w:pPr>
              <w:pStyle w:val="TAC"/>
            </w:pPr>
            <w:r w:rsidRPr="00E26D09">
              <w:t>n41</w:t>
            </w:r>
          </w:p>
        </w:tc>
        <w:tc>
          <w:tcPr>
            <w:tcW w:w="1146" w:type="dxa"/>
            <w:shd w:val="clear" w:color="auto" w:fill="auto"/>
          </w:tcPr>
          <w:p w14:paraId="7F6283E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16C1D7A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2BB386E5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</w:tr>
      <w:tr w:rsidR="00E16C0E" w:rsidRPr="00E26D09" w14:paraId="12CFB2B1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4EBA0D7C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52A43569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0A1D9C3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5C2BAE6F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</w:tr>
      <w:tr w:rsidR="00E16C0E" w:rsidRPr="00E26D09" w14:paraId="01F349B1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506F17D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366B234D" w14:textId="77777777" w:rsidR="00E16C0E" w:rsidRPr="00E16C0E" w:rsidRDefault="00E16C0E" w:rsidP="00E16C0E">
            <w:pPr>
              <w:pStyle w:val="TAC"/>
              <w:rPr>
                <w:rFonts w:eastAsia="Yu Mincho"/>
                <w:highlight w:val="yellow"/>
              </w:rPr>
            </w:pPr>
            <w:r w:rsidRPr="00E16C0E">
              <w:rPr>
                <w:rFonts w:eastAsia="Yu Mincho"/>
                <w:highlight w:val="yellow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736011C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  <w:lang w:eastAsia="ko-KR"/>
              </w:rPr>
              <w:t xml:space="preserve">636667 </w:t>
            </w:r>
            <w:r w:rsidRPr="00E16C0E">
              <w:rPr>
                <w:rFonts w:eastAsia="Yu Mincho"/>
                <w:highlight w:val="yellow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7DD57B97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  <w:lang w:eastAsia="ko-KR"/>
              </w:rPr>
              <w:t xml:space="preserve">636667 </w:t>
            </w:r>
            <w:r w:rsidRPr="00E16C0E">
              <w:rPr>
                <w:rFonts w:eastAsia="Yu Mincho"/>
                <w:highlight w:val="yellow"/>
              </w:rPr>
              <w:t>– &lt;1&gt; – 646666</w:t>
            </w:r>
          </w:p>
        </w:tc>
      </w:tr>
      <w:tr w:rsidR="00E16C0E" w:rsidRPr="00E26D09" w14:paraId="439EF4E8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6D5ECC43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</w:p>
        </w:tc>
        <w:tc>
          <w:tcPr>
            <w:tcW w:w="1146" w:type="dxa"/>
            <w:shd w:val="clear" w:color="auto" w:fill="auto"/>
          </w:tcPr>
          <w:p w14:paraId="68CF12B0" w14:textId="77777777" w:rsidR="00E16C0E" w:rsidRPr="00E16C0E" w:rsidRDefault="00E16C0E" w:rsidP="00E16C0E">
            <w:pPr>
              <w:pStyle w:val="TAC"/>
              <w:rPr>
                <w:rFonts w:eastAsia="Yu Mincho"/>
                <w:highlight w:val="yellow"/>
              </w:rPr>
            </w:pPr>
            <w:r w:rsidRPr="00E16C0E">
              <w:rPr>
                <w:rFonts w:eastAsia="Yu Mincho"/>
                <w:highlight w:val="yellow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B0CCD84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  <w:lang w:eastAsia="ko-KR"/>
              </w:rPr>
              <w:t xml:space="preserve">636668 </w:t>
            </w:r>
            <w:r w:rsidRPr="00E16C0E">
              <w:rPr>
                <w:rFonts w:eastAsia="Yu Mincho"/>
                <w:highlight w:val="yellow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65352A27" w14:textId="77777777" w:rsidR="00E16C0E" w:rsidRPr="00E16C0E" w:rsidRDefault="00E16C0E" w:rsidP="00E16C0E">
            <w:pPr>
              <w:pStyle w:val="TAC"/>
              <w:rPr>
                <w:highlight w:val="yellow"/>
              </w:rPr>
            </w:pPr>
            <w:r w:rsidRPr="00E16C0E">
              <w:rPr>
                <w:highlight w:val="yellow"/>
                <w:lang w:eastAsia="ko-KR"/>
              </w:rPr>
              <w:t xml:space="preserve">636668 </w:t>
            </w:r>
            <w:r w:rsidRPr="00E16C0E">
              <w:rPr>
                <w:rFonts w:eastAsia="Yu Mincho"/>
                <w:highlight w:val="yellow"/>
              </w:rPr>
              <w:t>– &lt;2&gt; – 646666</w:t>
            </w:r>
          </w:p>
        </w:tc>
      </w:tr>
      <w:tr w:rsidR="00E16C0E" w:rsidRPr="00E26D09" w14:paraId="72DC75BB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42640D9" w14:textId="77777777" w:rsidR="00E16C0E" w:rsidRPr="00E26D09" w:rsidRDefault="00E16C0E" w:rsidP="00E16C0E">
            <w:pPr>
              <w:pStyle w:val="TAC"/>
            </w:pPr>
            <w:r w:rsidRPr="00E26D09">
              <w:t>n50</w:t>
            </w:r>
          </w:p>
        </w:tc>
        <w:tc>
          <w:tcPr>
            <w:tcW w:w="1146" w:type="dxa"/>
            <w:shd w:val="clear" w:color="auto" w:fill="auto"/>
          </w:tcPr>
          <w:p w14:paraId="0A92932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235213" w14:textId="77777777" w:rsidR="00E16C0E" w:rsidRPr="00E26D09" w:rsidRDefault="00E16C0E" w:rsidP="00E16C0E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4A106AC2" w14:textId="77777777" w:rsidR="00E16C0E" w:rsidRPr="00E26D09" w:rsidRDefault="00E16C0E" w:rsidP="00E16C0E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</w:tr>
      <w:tr w:rsidR="00E16C0E" w:rsidRPr="00E26D09" w14:paraId="2357C1EF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9D7E4C" w14:textId="77777777" w:rsidR="00E16C0E" w:rsidRPr="00E26D09" w:rsidRDefault="00E16C0E" w:rsidP="00E16C0E">
            <w:pPr>
              <w:pStyle w:val="TAC"/>
            </w:pPr>
            <w:r w:rsidRPr="00E26D09">
              <w:t>n51</w:t>
            </w:r>
          </w:p>
        </w:tc>
        <w:tc>
          <w:tcPr>
            <w:tcW w:w="1146" w:type="dxa"/>
            <w:shd w:val="clear" w:color="auto" w:fill="auto"/>
          </w:tcPr>
          <w:p w14:paraId="4B02EAB9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F38F20" w14:textId="77777777" w:rsidR="00E16C0E" w:rsidRPr="00E26D09" w:rsidRDefault="00E16C0E" w:rsidP="00E16C0E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1FC6A940" w14:textId="77777777" w:rsidR="00E16C0E" w:rsidRPr="00E26D09" w:rsidRDefault="00E16C0E" w:rsidP="00E16C0E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</w:tr>
      <w:tr w:rsidR="00E16C0E" w:rsidRPr="00E26D09" w14:paraId="5E13BE77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8B7C4D0" w14:textId="77777777" w:rsidR="00E16C0E" w:rsidRPr="00E26D09" w:rsidRDefault="00E16C0E" w:rsidP="00E16C0E">
            <w:pPr>
              <w:pStyle w:val="TAC"/>
            </w:pPr>
            <w:r w:rsidRPr="00E26D09">
              <w:t>n65</w:t>
            </w:r>
          </w:p>
        </w:tc>
        <w:tc>
          <w:tcPr>
            <w:tcW w:w="1146" w:type="dxa"/>
            <w:shd w:val="clear" w:color="auto" w:fill="auto"/>
          </w:tcPr>
          <w:p w14:paraId="3D065B5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7EB1B82" w14:textId="77777777" w:rsidR="00E16C0E" w:rsidRPr="00E26D09" w:rsidRDefault="00E16C0E" w:rsidP="00E16C0E">
            <w:pPr>
              <w:pStyle w:val="TAC"/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518B0A37" w14:textId="77777777" w:rsidR="00E16C0E" w:rsidRPr="00E26D09" w:rsidRDefault="00E16C0E" w:rsidP="00E16C0E">
            <w:pPr>
              <w:pStyle w:val="TAC"/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440000</w:t>
            </w:r>
          </w:p>
        </w:tc>
      </w:tr>
      <w:tr w:rsidR="00E16C0E" w:rsidRPr="00E26D09" w14:paraId="1995689F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67EB6F2" w14:textId="77777777" w:rsidR="00E16C0E" w:rsidRPr="00E26D09" w:rsidRDefault="00E16C0E" w:rsidP="00E16C0E">
            <w:pPr>
              <w:pStyle w:val="TAC"/>
            </w:pPr>
            <w:r w:rsidRPr="00E26D09">
              <w:t>n66</w:t>
            </w:r>
          </w:p>
        </w:tc>
        <w:tc>
          <w:tcPr>
            <w:tcW w:w="1146" w:type="dxa"/>
            <w:shd w:val="clear" w:color="auto" w:fill="auto"/>
          </w:tcPr>
          <w:p w14:paraId="363D21F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24D5945" w14:textId="77777777" w:rsidR="00E16C0E" w:rsidRPr="00E26D09" w:rsidRDefault="00E16C0E" w:rsidP="00E16C0E">
            <w:pPr>
              <w:pStyle w:val="TAC"/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C66AA05" w14:textId="77777777" w:rsidR="00E16C0E" w:rsidRPr="00E26D09" w:rsidRDefault="00E16C0E" w:rsidP="00E16C0E">
            <w:pPr>
              <w:pStyle w:val="TAC"/>
            </w:pPr>
            <w:r w:rsidRPr="00E26D09">
              <w:t>422000</w:t>
            </w:r>
            <w:r w:rsidRPr="00E26D09">
              <w:rPr>
                <w:rFonts w:eastAsia="Yu Mincho"/>
              </w:rPr>
              <w:t xml:space="preserve"> – &lt;20&gt; – 440000</w:t>
            </w:r>
          </w:p>
        </w:tc>
      </w:tr>
      <w:tr w:rsidR="00E16C0E" w:rsidRPr="00E26D09" w14:paraId="1D3C665A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DB5755" w14:textId="77777777" w:rsidR="00E16C0E" w:rsidRPr="00E26D09" w:rsidRDefault="00E16C0E" w:rsidP="00E16C0E">
            <w:pPr>
              <w:pStyle w:val="TAC"/>
            </w:pPr>
            <w:r w:rsidRPr="00E26D09">
              <w:t>n70</w:t>
            </w:r>
          </w:p>
        </w:tc>
        <w:tc>
          <w:tcPr>
            <w:tcW w:w="1146" w:type="dxa"/>
            <w:shd w:val="clear" w:color="auto" w:fill="auto"/>
          </w:tcPr>
          <w:p w14:paraId="60B21AD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BD78F6" w14:textId="77777777" w:rsidR="00E16C0E" w:rsidRPr="00E26D09" w:rsidRDefault="00E16C0E" w:rsidP="00E16C0E">
            <w:pPr>
              <w:pStyle w:val="TAC"/>
            </w:pPr>
            <w:r w:rsidRPr="00E26D09">
              <w:t>339000</w:t>
            </w:r>
            <w:r w:rsidRPr="00E26D09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1ED645B1" w14:textId="77777777" w:rsidR="00E16C0E" w:rsidRPr="00E26D09" w:rsidRDefault="00E16C0E" w:rsidP="00E16C0E">
            <w:pPr>
              <w:pStyle w:val="TAC"/>
            </w:pPr>
            <w:r w:rsidRPr="00E26D09">
              <w:t>399000</w:t>
            </w:r>
            <w:r w:rsidRPr="00E26D09">
              <w:rPr>
                <w:rFonts w:eastAsia="Yu Mincho"/>
              </w:rPr>
              <w:t xml:space="preserve"> – &lt;20&gt; – 404000</w:t>
            </w:r>
          </w:p>
        </w:tc>
      </w:tr>
      <w:tr w:rsidR="00E16C0E" w:rsidRPr="00E26D09" w14:paraId="22598E72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12F5660" w14:textId="77777777" w:rsidR="00E16C0E" w:rsidRPr="00E26D09" w:rsidRDefault="00E16C0E" w:rsidP="00E16C0E">
            <w:pPr>
              <w:pStyle w:val="TAC"/>
            </w:pPr>
            <w:r w:rsidRPr="00E26D09">
              <w:t>n71</w:t>
            </w:r>
          </w:p>
        </w:tc>
        <w:tc>
          <w:tcPr>
            <w:tcW w:w="1146" w:type="dxa"/>
            <w:shd w:val="clear" w:color="auto" w:fill="auto"/>
          </w:tcPr>
          <w:p w14:paraId="001165E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7E741B" w14:textId="77777777" w:rsidR="00E16C0E" w:rsidRPr="00E26D09" w:rsidRDefault="00E16C0E" w:rsidP="00E16C0E">
            <w:pPr>
              <w:pStyle w:val="TAC"/>
            </w:pPr>
            <w:r w:rsidRPr="00E26D09">
              <w:t>132600</w:t>
            </w:r>
            <w:r w:rsidRPr="00E26D09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2C3903F5" w14:textId="77777777" w:rsidR="00E16C0E" w:rsidRPr="00E26D09" w:rsidRDefault="00E16C0E" w:rsidP="00E16C0E">
            <w:pPr>
              <w:pStyle w:val="TAC"/>
            </w:pPr>
            <w:r w:rsidRPr="00E26D09">
              <w:t>123400</w:t>
            </w:r>
            <w:r w:rsidRPr="00E26D09">
              <w:rPr>
                <w:rFonts w:eastAsia="Yu Mincho"/>
              </w:rPr>
              <w:t xml:space="preserve"> – &lt;20&gt; – 130400</w:t>
            </w:r>
          </w:p>
        </w:tc>
      </w:tr>
      <w:tr w:rsidR="00E16C0E" w:rsidRPr="00E26D09" w14:paraId="0F045EB1" w14:textId="77777777" w:rsidTr="00E16C0E">
        <w:trPr>
          <w:jc w:val="center"/>
        </w:trPr>
        <w:tc>
          <w:tcPr>
            <w:tcW w:w="1242" w:type="dxa"/>
            <w:shd w:val="clear" w:color="auto" w:fill="auto"/>
          </w:tcPr>
          <w:p w14:paraId="60BA66FB" w14:textId="77777777" w:rsidR="00E16C0E" w:rsidRPr="00E26D09" w:rsidRDefault="00E16C0E" w:rsidP="00E16C0E">
            <w:pPr>
              <w:pStyle w:val="TAC"/>
            </w:pPr>
            <w:r w:rsidRPr="00E26D09">
              <w:t>n74</w:t>
            </w:r>
          </w:p>
        </w:tc>
        <w:tc>
          <w:tcPr>
            <w:tcW w:w="1146" w:type="dxa"/>
            <w:shd w:val="clear" w:color="auto" w:fill="auto"/>
          </w:tcPr>
          <w:p w14:paraId="6A0D948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6080E15" w14:textId="77777777" w:rsidR="00E16C0E" w:rsidRPr="00E26D09" w:rsidRDefault="00E16C0E" w:rsidP="00E16C0E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1E110BF4" w14:textId="77777777" w:rsidR="00E16C0E" w:rsidRPr="00E26D09" w:rsidRDefault="00E16C0E" w:rsidP="00E16C0E">
            <w:pPr>
              <w:pStyle w:val="TAC"/>
            </w:pPr>
            <w:r w:rsidRPr="00E26D09">
              <w:t>295000</w:t>
            </w:r>
            <w:r w:rsidRPr="00E26D09">
              <w:rPr>
                <w:rFonts w:eastAsia="Yu Mincho"/>
              </w:rPr>
              <w:t xml:space="preserve"> – &lt;20&gt; – 303600</w:t>
            </w:r>
          </w:p>
        </w:tc>
      </w:tr>
      <w:tr w:rsidR="00E16C0E" w:rsidRPr="00E26D09" w14:paraId="34FC4D6D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5B177FB" w14:textId="77777777" w:rsidR="00E16C0E" w:rsidRPr="00E26D09" w:rsidRDefault="00E16C0E" w:rsidP="00E16C0E">
            <w:pPr>
              <w:pStyle w:val="TAC"/>
            </w:pPr>
            <w:r w:rsidRPr="00E26D09">
              <w:t>n75</w:t>
            </w:r>
          </w:p>
        </w:tc>
        <w:tc>
          <w:tcPr>
            <w:tcW w:w="1146" w:type="dxa"/>
            <w:shd w:val="clear" w:color="auto" w:fill="auto"/>
          </w:tcPr>
          <w:p w14:paraId="74549D3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D1F45CD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63C5C3FB" w14:textId="77777777" w:rsidR="00E16C0E" w:rsidRPr="00E26D09" w:rsidRDefault="00E16C0E" w:rsidP="00E16C0E">
            <w:pPr>
              <w:pStyle w:val="TAC"/>
            </w:pPr>
            <w:r w:rsidRPr="00E26D09">
              <w:t>286400</w:t>
            </w:r>
            <w:r w:rsidRPr="00E26D09">
              <w:rPr>
                <w:rFonts w:eastAsia="Yu Mincho"/>
              </w:rPr>
              <w:t xml:space="preserve"> – &lt;20&gt; – 303400</w:t>
            </w:r>
          </w:p>
        </w:tc>
      </w:tr>
      <w:tr w:rsidR="00E16C0E" w:rsidRPr="00E26D09" w14:paraId="7F1E8161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330EE3" w14:textId="77777777" w:rsidR="00E16C0E" w:rsidRPr="00E26D09" w:rsidRDefault="00E16C0E" w:rsidP="00E16C0E">
            <w:pPr>
              <w:pStyle w:val="TAC"/>
            </w:pPr>
            <w:r w:rsidRPr="00E26D09">
              <w:t>n76</w:t>
            </w:r>
          </w:p>
        </w:tc>
        <w:tc>
          <w:tcPr>
            <w:tcW w:w="1146" w:type="dxa"/>
            <w:shd w:val="clear" w:color="auto" w:fill="auto"/>
          </w:tcPr>
          <w:p w14:paraId="17CEEE76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9EF018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  <w:tc>
          <w:tcPr>
            <w:tcW w:w="2877" w:type="dxa"/>
            <w:shd w:val="clear" w:color="auto" w:fill="auto"/>
          </w:tcPr>
          <w:p w14:paraId="046DB0A6" w14:textId="77777777" w:rsidR="00E16C0E" w:rsidRPr="00E26D09" w:rsidRDefault="00E16C0E" w:rsidP="00E16C0E">
            <w:pPr>
              <w:pStyle w:val="TAC"/>
            </w:pPr>
            <w:r w:rsidRPr="00E26D09">
              <w:t>285400</w:t>
            </w:r>
            <w:r w:rsidRPr="00E26D09">
              <w:rPr>
                <w:rFonts w:eastAsia="Yu Mincho"/>
              </w:rPr>
              <w:t xml:space="preserve"> – &lt;20&gt; – 286400</w:t>
            </w:r>
          </w:p>
        </w:tc>
      </w:tr>
      <w:tr w:rsidR="00E16C0E" w:rsidRPr="00E26D09" w14:paraId="4923188F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50566577" w14:textId="77777777" w:rsidR="00E16C0E" w:rsidRPr="00E26D09" w:rsidRDefault="00E16C0E" w:rsidP="00E16C0E">
            <w:pPr>
              <w:pStyle w:val="TAC"/>
            </w:pPr>
            <w:r w:rsidRPr="00E26D09">
              <w:t>n77</w:t>
            </w:r>
          </w:p>
        </w:tc>
        <w:tc>
          <w:tcPr>
            <w:tcW w:w="1146" w:type="dxa"/>
            <w:shd w:val="clear" w:color="auto" w:fill="auto"/>
          </w:tcPr>
          <w:p w14:paraId="1D7F708E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D0DC7C2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54B544F4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680000</w:t>
            </w:r>
          </w:p>
        </w:tc>
      </w:tr>
      <w:tr w:rsidR="00E16C0E" w:rsidRPr="00E26D09" w14:paraId="784CDB44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62721092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CF29D16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2812BFD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008137F8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680000</w:t>
            </w:r>
          </w:p>
        </w:tc>
      </w:tr>
      <w:tr w:rsidR="00E16C0E" w:rsidRPr="00E26D09" w14:paraId="1B1713C5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3784A60F" w14:textId="77777777" w:rsidR="00E16C0E" w:rsidRPr="00E26D09" w:rsidRDefault="00E16C0E" w:rsidP="00E16C0E">
            <w:pPr>
              <w:pStyle w:val="TAC"/>
            </w:pPr>
            <w:r w:rsidRPr="00E26D09">
              <w:t>n78</w:t>
            </w:r>
          </w:p>
        </w:tc>
        <w:tc>
          <w:tcPr>
            <w:tcW w:w="1146" w:type="dxa"/>
            <w:shd w:val="clear" w:color="auto" w:fill="auto"/>
          </w:tcPr>
          <w:p w14:paraId="76E3511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9AB79D7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126DD87E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&lt;1&gt; – 653333</w:t>
            </w:r>
          </w:p>
        </w:tc>
      </w:tr>
      <w:tr w:rsidR="00E16C0E" w:rsidRPr="00E26D09" w14:paraId="3BAEF61E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5F5E36AB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3C64309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AA9BF7D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0D24110E" w14:textId="77777777" w:rsidR="00E16C0E" w:rsidRPr="00E26D09" w:rsidRDefault="00E16C0E" w:rsidP="00E16C0E">
            <w:pPr>
              <w:pStyle w:val="TAC"/>
            </w:pPr>
            <w:r w:rsidRPr="00E26D09">
              <w:t>620000</w:t>
            </w:r>
            <w:r w:rsidRPr="00E26D09">
              <w:rPr>
                <w:rFonts w:eastAsia="Yu Mincho"/>
              </w:rPr>
              <w:t xml:space="preserve"> – &lt;2&gt; – 653332</w:t>
            </w:r>
          </w:p>
        </w:tc>
      </w:tr>
      <w:tr w:rsidR="00E16C0E" w:rsidRPr="00E26D09" w14:paraId="4B1EB99F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224A0EF" w14:textId="77777777" w:rsidR="00E16C0E" w:rsidRPr="00E26D09" w:rsidRDefault="00E16C0E" w:rsidP="00E16C0E">
            <w:pPr>
              <w:pStyle w:val="TAC"/>
            </w:pPr>
            <w:r w:rsidRPr="00E26D09">
              <w:t>n79</w:t>
            </w:r>
          </w:p>
        </w:tc>
        <w:tc>
          <w:tcPr>
            <w:tcW w:w="1146" w:type="dxa"/>
            <w:shd w:val="clear" w:color="auto" w:fill="auto"/>
          </w:tcPr>
          <w:p w14:paraId="123EC7F8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D8A3217" w14:textId="77777777" w:rsidR="00E16C0E" w:rsidRPr="00E26D09" w:rsidRDefault="00E16C0E" w:rsidP="00E16C0E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09B04A4A" w14:textId="77777777" w:rsidR="00E16C0E" w:rsidRPr="00E26D09" w:rsidRDefault="00E16C0E" w:rsidP="00E16C0E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&lt;1&gt; – 733333</w:t>
            </w:r>
          </w:p>
        </w:tc>
      </w:tr>
      <w:tr w:rsidR="00E16C0E" w:rsidRPr="00E26D09" w14:paraId="5D1E2C8C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4C3E033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197D03C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05ED6F" w14:textId="77777777" w:rsidR="00E16C0E" w:rsidRPr="00E26D09" w:rsidRDefault="00E16C0E" w:rsidP="00E16C0E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3A72B1DD" w14:textId="77777777" w:rsidR="00E16C0E" w:rsidRPr="00E26D09" w:rsidRDefault="00E16C0E" w:rsidP="00E16C0E">
            <w:pPr>
              <w:pStyle w:val="TAC"/>
            </w:pPr>
            <w:r w:rsidRPr="00E26D09">
              <w:t>693334</w:t>
            </w:r>
            <w:r w:rsidRPr="00E26D09">
              <w:rPr>
                <w:rFonts w:eastAsia="Yu Mincho"/>
              </w:rPr>
              <w:t xml:space="preserve"> – &lt;2&gt; – 733332</w:t>
            </w:r>
          </w:p>
        </w:tc>
      </w:tr>
      <w:tr w:rsidR="00E16C0E" w:rsidRPr="00E26D09" w14:paraId="25DFBA52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99FD8B7" w14:textId="77777777" w:rsidR="00E16C0E" w:rsidRPr="00E26D09" w:rsidRDefault="00E16C0E" w:rsidP="00E16C0E">
            <w:pPr>
              <w:pStyle w:val="TAC"/>
            </w:pPr>
            <w:r w:rsidRPr="00E26D09">
              <w:t>n80</w:t>
            </w:r>
          </w:p>
        </w:tc>
        <w:tc>
          <w:tcPr>
            <w:tcW w:w="1146" w:type="dxa"/>
            <w:shd w:val="clear" w:color="auto" w:fill="auto"/>
          </w:tcPr>
          <w:p w14:paraId="3449C6DD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5ED2B9" w14:textId="77777777" w:rsidR="00E16C0E" w:rsidRPr="00E26D09" w:rsidRDefault="00E16C0E" w:rsidP="00E16C0E">
            <w:pPr>
              <w:pStyle w:val="TAC"/>
            </w:pPr>
            <w:r w:rsidRPr="00E26D09">
              <w:t>342000</w:t>
            </w:r>
            <w:r w:rsidRPr="00E26D09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9C6ACCC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7AE0FAF2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2FB95B6" w14:textId="77777777" w:rsidR="00E16C0E" w:rsidRPr="00E26D09" w:rsidRDefault="00E16C0E" w:rsidP="00E16C0E">
            <w:pPr>
              <w:pStyle w:val="TAC"/>
            </w:pPr>
            <w:r w:rsidRPr="00E26D09">
              <w:t>n81</w:t>
            </w:r>
          </w:p>
        </w:tc>
        <w:tc>
          <w:tcPr>
            <w:tcW w:w="1146" w:type="dxa"/>
            <w:shd w:val="clear" w:color="auto" w:fill="auto"/>
          </w:tcPr>
          <w:p w14:paraId="58AB2A40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80CFDD" w14:textId="77777777" w:rsidR="00E16C0E" w:rsidRPr="00E26D09" w:rsidRDefault="00E16C0E" w:rsidP="00E16C0E">
            <w:pPr>
              <w:pStyle w:val="TAC"/>
            </w:pPr>
            <w:r w:rsidRPr="00E26D09">
              <w:t>176000</w:t>
            </w:r>
            <w:r w:rsidRPr="00E26D09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DB3195E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1AC659C4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40800EA" w14:textId="77777777" w:rsidR="00E16C0E" w:rsidRPr="00E26D09" w:rsidRDefault="00E16C0E" w:rsidP="00E16C0E">
            <w:pPr>
              <w:pStyle w:val="TAC"/>
            </w:pPr>
            <w:r w:rsidRPr="00E26D09">
              <w:t>n82</w:t>
            </w:r>
          </w:p>
        </w:tc>
        <w:tc>
          <w:tcPr>
            <w:tcW w:w="1146" w:type="dxa"/>
            <w:shd w:val="clear" w:color="auto" w:fill="auto"/>
          </w:tcPr>
          <w:p w14:paraId="6217D32B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70D015F" w14:textId="77777777" w:rsidR="00E16C0E" w:rsidRPr="00E26D09" w:rsidRDefault="00E16C0E" w:rsidP="00E16C0E">
            <w:pPr>
              <w:pStyle w:val="TAC"/>
            </w:pPr>
            <w:r w:rsidRPr="00E26D09">
              <w:t>166400</w:t>
            </w:r>
            <w:r w:rsidRPr="00E26D09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58FA70CD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2701E6C9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66E8041" w14:textId="77777777" w:rsidR="00E16C0E" w:rsidRPr="00E26D09" w:rsidRDefault="00E16C0E" w:rsidP="00E16C0E">
            <w:pPr>
              <w:pStyle w:val="TAC"/>
            </w:pPr>
            <w:r w:rsidRPr="00E26D09">
              <w:t>n83</w:t>
            </w:r>
          </w:p>
        </w:tc>
        <w:tc>
          <w:tcPr>
            <w:tcW w:w="1146" w:type="dxa"/>
            <w:shd w:val="clear" w:color="auto" w:fill="auto"/>
          </w:tcPr>
          <w:p w14:paraId="183B2577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01916A1" w14:textId="77777777" w:rsidR="00E16C0E" w:rsidRPr="00E26D09" w:rsidRDefault="00E16C0E" w:rsidP="00E16C0E">
            <w:pPr>
              <w:pStyle w:val="TAC"/>
            </w:pPr>
            <w:r w:rsidRPr="00E26D09">
              <w:t>140600</w:t>
            </w:r>
            <w:r w:rsidRPr="00E26D09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4D85F481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062E4093" w14:textId="77777777" w:rsidTr="00E16C0E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FF7268" w14:textId="77777777" w:rsidR="00E16C0E" w:rsidRPr="00E26D09" w:rsidRDefault="00E16C0E" w:rsidP="00E16C0E">
            <w:pPr>
              <w:pStyle w:val="TAC"/>
            </w:pPr>
            <w:r w:rsidRPr="00E26D09">
              <w:t>n84</w:t>
            </w:r>
          </w:p>
        </w:tc>
        <w:tc>
          <w:tcPr>
            <w:tcW w:w="1146" w:type="dxa"/>
            <w:shd w:val="clear" w:color="auto" w:fill="auto"/>
          </w:tcPr>
          <w:p w14:paraId="78D4BAE6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412EF76" w14:textId="77777777" w:rsidR="00E16C0E" w:rsidRPr="00E26D09" w:rsidRDefault="00E16C0E" w:rsidP="00E16C0E">
            <w:pPr>
              <w:pStyle w:val="TAC"/>
            </w:pPr>
            <w:r w:rsidRPr="00E26D09">
              <w:t>384000</w:t>
            </w:r>
            <w:r w:rsidRPr="00E26D09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3579368B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6804C04F" w14:textId="77777777" w:rsidTr="00E16C0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0538" w14:textId="77777777" w:rsidR="00E16C0E" w:rsidRPr="00E26D09" w:rsidRDefault="00E16C0E" w:rsidP="00E16C0E">
            <w:pPr>
              <w:pStyle w:val="TAC"/>
            </w:pPr>
            <w:r w:rsidRPr="00E26D09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0990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B973" w14:textId="77777777" w:rsidR="00E16C0E" w:rsidRPr="00E26D09" w:rsidRDefault="00E16C0E" w:rsidP="00E16C0E">
            <w:pPr>
              <w:pStyle w:val="TAC"/>
            </w:pPr>
            <w:r w:rsidRPr="00E26D09"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25FB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0F2CD466" w14:textId="77777777" w:rsidTr="00E16C0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8466" w14:textId="77777777" w:rsidR="00E16C0E" w:rsidRPr="00E26D09" w:rsidRDefault="00E16C0E" w:rsidP="00E16C0E">
            <w:pPr>
              <w:pStyle w:val="TAC"/>
            </w:pPr>
            <w:r w:rsidRPr="00E26D09"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048A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E08C" w14:textId="77777777" w:rsidR="00E16C0E" w:rsidRPr="00E26D09" w:rsidRDefault="00E16C0E" w:rsidP="00E16C0E">
            <w:pPr>
              <w:pStyle w:val="TAC"/>
            </w:pPr>
            <w:r w:rsidRPr="00E26D09">
              <w:t>164800</w:t>
            </w:r>
            <w:r w:rsidRPr="00E26D09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4077" w14:textId="77777777" w:rsidR="00E16C0E" w:rsidRPr="00E26D09" w:rsidRDefault="00E16C0E" w:rsidP="00E16C0E">
            <w:pPr>
              <w:pStyle w:val="TAC"/>
            </w:pPr>
            <w:r w:rsidRPr="00E26D09">
              <w:t>N/A</w:t>
            </w:r>
          </w:p>
        </w:tc>
      </w:tr>
      <w:tr w:rsidR="00E16C0E" w:rsidRPr="00E26D09" w14:paraId="4B8D75FA" w14:textId="77777777" w:rsidTr="00E16C0E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0540" w14:textId="77777777" w:rsidR="00E16C0E" w:rsidRPr="00E26D09" w:rsidRDefault="00E16C0E" w:rsidP="00E16C0E">
            <w:pPr>
              <w:pStyle w:val="TAC"/>
            </w:pPr>
            <w:r w:rsidRPr="007E346D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4AEE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6EC5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3B07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&lt;3&gt; – 537999</w:t>
            </w:r>
          </w:p>
        </w:tc>
      </w:tr>
      <w:tr w:rsidR="00E16C0E" w:rsidRPr="00E26D09" w14:paraId="178C37A5" w14:textId="77777777" w:rsidTr="00E16C0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3CA2C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9EF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280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07B4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&lt;6&gt; – 537996</w:t>
            </w:r>
          </w:p>
        </w:tc>
      </w:tr>
      <w:tr w:rsidR="00E16C0E" w:rsidRPr="00E26D09" w14:paraId="03AE84F4" w14:textId="77777777" w:rsidTr="00E16C0E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F71B5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298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4AB3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&lt;20&gt; –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9324" w14:textId="77777777" w:rsidR="00E16C0E" w:rsidRPr="00E26D09" w:rsidRDefault="00E16C0E" w:rsidP="00E16C0E">
            <w:pPr>
              <w:pStyle w:val="TAC"/>
            </w:pPr>
            <w:r w:rsidRPr="00E26D09">
              <w:t>499200</w:t>
            </w:r>
            <w:r w:rsidRPr="00E26D09">
              <w:rPr>
                <w:rFonts w:eastAsia="Yu Mincho"/>
              </w:rPr>
              <w:t xml:space="preserve"> – &lt;20&gt; – 538000</w:t>
            </w:r>
          </w:p>
        </w:tc>
      </w:tr>
      <w:tr w:rsidR="00E16C0E" w:rsidRPr="00E26D09" w14:paraId="08DB3BBC" w14:textId="77777777" w:rsidTr="00E16C0E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32F2" w14:textId="77777777" w:rsidR="00E16C0E" w:rsidRPr="00E26D09" w:rsidRDefault="00E16C0E" w:rsidP="00E16C0E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517F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37F8" w14:textId="77777777" w:rsidR="00E16C0E" w:rsidRPr="00E26D09" w:rsidRDefault="00E16C0E" w:rsidP="00E16C0E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2633" w14:textId="77777777" w:rsidR="00E16C0E" w:rsidRPr="00E26D09" w:rsidRDefault="00E16C0E" w:rsidP="00E16C0E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E16C0E" w:rsidRPr="00E26D09" w14:paraId="19ACAACD" w14:textId="77777777" w:rsidTr="00E16C0E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6087" w14:textId="77777777" w:rsidR="00E16C0E" w:rsidRPr="00E26D09" w:rsidRDefault="00E16C0E" w:rsidP="00E16C0E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14F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B9C6C" w14:textId="77777777" w:rsidR="00E16C0E" w:rsidRPr="00E26D09" w:rsidRDefault="00E16C0E" w:rsidP="00E16C0E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B585" w14:textId="77777777" w:rsidR="00E16C0E" w:rsidRPr="00E26D09" w:rsidRDefault="00E16C0E" w:rsidP="00E16C0E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E16C0E" w:rsidRPr="00E26D09" w14:paraId="335BA807" w14:textId="77777777" w:rsidTr="00E16C0E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3B24" w14:textId="77777777" w:rsidR="00E16C0E" w:rsidRPr="00E26D09" w:rsidRDefault="00E16C0E" w:rsidP="00E16C0E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7E30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D46C" w14:textId="77777777" w:rsidR="00E16C0E" w:rsidRPr="00E26D09" w:rsidRDefault="00E16C0E" w:rsidP="00E16C0E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1D09" w14:textId="77777777" w:rsidR="00E16C0E" w:rsidRPr="00E26D09" w:rsidRDefault="00E16C0E" w:rsidP="00E16C0E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E16C0E" w:rsidRPr="00E26D09" w14:paraId="73679FFF" w14:textId="77777777" w:rsidTr="00E16C0E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F280" w14:textId="77777777" w:rsidR="00E16C0E" w:rsidRPr="00E26D09" w:rsidRDefault="00E16C0E" w:rsidP="00E16C0E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1029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DD1CE" w14:textId="77777777" w:rsidR="00E16C0E" w:rsidRPr="00E26D09" w:rsidRDefault="00E16C0E" w:rsidP="00E16C0E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AEAB" w14:textId="77777777" w:rsidR="00E16C0E" w:rsidRPr="00E26D09" w:rsidRDefault="00E16C0E" w:rsidP="00E16C0E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E16C0E" w:rsidRPr="00E26D09" w14:paraId="2EFD28E1" w14:textId="77777777" w:rsidTr="00E16C0E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1FD95" w14:textId="77777777" w:rsidR="00E16C0E" w:rsidRPr="00E26D09" w:rsidRDefault="00E16C0E" w:rsidP="00E16C0E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386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0016" w14:textId="77777777" w:rsidR="00E16C0E" w:rsidRPr="00E26D09" w:rsidRDefault="00E16C0E" w:rsidP="00E16C0E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28D5" w14:textId="77777777" w:rsidR="00E16C0E" w:rsidRPr="00E26D09" w:rsidRDefault="00E16C0E" w:rsidP="00E16C0E">
            <w:pPr>
              <w:pStyle w:val="TAC"/>
            </w:pPr>
            <w:r w:rsidRPr="00414DAE">
              <w:t>N/A</w:t>
            </w:r>
          </w:p>
        </w:tc>
      </w:tr>
    </w:tbl>
    <w:p w14:paraId="41160DBD" w14:textId="77777777" w:rsidR="00E16C0E" w:rsidRPr="00E26D09" w:rsidRDefault="00E16C0E" w:rsidP="00E16C0E">
      <w:pPr>
        <w:rPr>
          <w:rFonts w:eastAsia="Yu Mincho"/>
        </w:rPr>
      </w:pPr>
    </w:p>
    <w:p w14:paraId="0619E8E0" w14:textId="77777777" w:rsidR="00E16C0E" w:rsidRPr="00E26D09" w:rsidRDefault="00E16C0E" w:rsidP="00E16C0E">
      <w:pPr>
        <w:pStyle w:val="TH"/>
      </w:pPr>
      <w:r w:rsidRPr="00E26D09">
        <w:lastRenderedPageBreak/>
        <w:t xml:space="preserve">Table 5.4.2.3-2: </w:t>
      </w:r>
      <w:r w:rsidRPr="00E26D09">
        <w:rPr>
          <w:rFonts w:eastAsia="Yu Mincho"/>
        </w:rPr>
        <w:t xml:space="preserve">Applicable </w:t>
      </w:r>
      <w:r w:rsidRPr="00E26D09">
        <w:t>NR-A</w:t>
      </w:r>
      <w:r w:rsidRPr="00E26D09">
        <w:rPr>
          <w:rFonts w:eastAsia="Yu Mincho"/>
        </w:rPr>
        <w:t xml:space="preserve">RFCN per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E16C0E" w:rsidRPr="00E26D09" w14:paraId="49A3E672" w14:textId="77777777" w:rsidTr="00E16C0E">
        <w:trPr>
          <w:jc w:val="center"/>
        </w:trPr>
        <w:tc>
          <w:tcPr>
            <w:tcW w:w="1242" w:type="dxa"/>
            <w:shd w:val="clear" w:color="auto" w:fill="auto"/>
          </w:tcPr>
          <w:p w14:paraId="2B078B5B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t xml:space="preserve">NR </w:t>
            </w:r>
            <w:r w:rsidRPr="00E26D09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5B79DB74" w14:textId="77777777" w:rsidR="00E16C0E" w:rsidRPr="00E26D09" w:rsidRDefault="00E16C0E" w:rsidP="00E16C0E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Raster</w:t>
            </w:r>
            <w:proofErr w:type="spellEnd"/>
          </w:p>
          <w:p w14:paraId="6CE4D039" w14:textId="77777777" w:rsidR="00E16C0E" w:rsidRPr="00E26D09" w:rsidRDefault="00E16C0E" w:rsidP="00E16C0E">
            <w:pPr>
              <w:pStyle w:val="TAH"/>
            </w:pPr>
            <w:r w:rsidRPr="00E26D09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11507CE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Uplink and Downlink</w:t>
            </w:r>
          </w:p>
          <w:p w14:paraId="3ED92F4B" w14:textId="77777777" w:rsidR="00E16C0E" w:rsidRPr="00E26D09" w:rsidRDefault="00E16C0E" w:rsidP="00E16C0E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N</w:t>
            </w:r>
            <w:r w:rsidRPr="00E26D09">
              <w:rPr>
                <w:rFonts w:eastAsia="Yu Mincho"/>
                <w:vertAlign w:val="subscript"/>
              </w:rPr>
              <w:t>REF</w:t>
            </w:r>
          </w:p>
          <w:p w14:paraId="2CF838B3" w14:textId="77777777" w:rsidR="00E16C0E" w:rsidRPr="00E26D09" w:rsidRDefault="00E16C0E" w:rsidP="00E16C0E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16C0E" w:rsidRPr="00E26D09" w14:paraId="14DC0A21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FCC7ED4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n257</w:t>
            </w:r>
          </w:p>
        </w:tc>
        <w:tc>
          <w:tcPr>
            <w:tcW w:w="1146" w:type="dxa"/>
            <w:shd w:val="clear" w:color="auto" w:fill="auto"/>
          </w:tcPr>
          <w:p w14:paraId="532A559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1A21919E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t>205416</w:t>
            </w:r>
            <w:r w:rsidRPr="00E26D09">
              <w:rPr>
                <w:rFonts w:eastAsia="SimSun"/>
                <w:lang w:val="en-US" w:eastAsia="zh-CN"/>
              </w:rPr>
              <w:t>6</w:t>
            </w:r>
            <w:r w:rsidRPr="00E26D09">
              <w:rPr>
                <w:rFonts w:eastAsia="Yu Mincho"/>
              </w:rPr>
              <w:t xml:space="preserve"> – &lt;1&gt; – 210416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16C0E" w:rsidRPr="00E26D09" w14:paraId="1226B220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587D6283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5D392337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408D6D5" w14:textId="77777777" w:rsidR="00E16C0E" w:rsidRPr="00E26D09" w:rsidRDefault="00E16C0E" w:rsidP="00E16C0E">
            <w:pPr>
              <w:pStyle w:val="TAC"/>
            </w:pPr>
            <w:r w:rsidRPr="00E26D09">
              <w:t>205416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210416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16C0E" w:rsidRPr="00E26D09" w14:paraId="6C2BEC9C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18C3C21" w14:textId="77777777" w:rsidR="00E16C0E" w:rsidRPr="00E26D09" w:rsidRDefault="00E16C0E" w:rsidP="00E16C0E">
            <w:pPr>
              <w:pStyle w:val="TAC"/>
            </w:pPr>
            <w:r w:rsidRPr="00E26D09">
              <w:t>n258</w:t>
            </w:r>
          </w:p>
        </w:tc>
        <w:tc>
          <w:tcPr>
            <w:tcW w:w="1146" w:type="dxa"/>
            <w:shd w:val="clear" w:color="auto" w:fill="auto"/>
          </w:tcPr>
          <w:p w14:paraId="2BEBBB45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0D7C1485" w14:textId="77777777" w:rsidR="00E16C0E" w:rsidRPr="00E26D09" w:rsidRDefault="00E16C0E" w:rsidP="00E16C0E">
            <w:pPr>
              <w:pStyle w:val="TAC"/>
            </w:pPr>
            <w:r w:rsidRPr="00E26D09">
              <w:t>2016667</w:t>
            </w:r>
            <w:r w:rsidRPr="00E26D09">
              <w:rPr>
                <w:rFonts w:eastAsia="Yu Mincho"/>
              </w:rPr>
              <w:t xml:space="preserve"> – &lt;1&gt; – 207083</w:t>
            </w:r>
            <w:r w:rsidRPr="00E26D09">
              <w:rPr>
                <w:rFonts w:eastAsia="SimSun"/>
                <w:lang w:val="en-US" w:eastAsia="zh-CN"/>
              </w:rPr>
              <w:t>2</w:t>
            </w:r>
          </w:p>
        </w:tc>
      </w:tr>
      <w:tr w:rsidR="00E16C0E" w:rsidRPr="00E26D09" w14:paraId="09F56EC6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6C2102A6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96F7C63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5503B2F6" w14:textId="77777777" w:rsidR="00E16C0E" w:rsidRPr="00E26D09" w:rsidRDefault="00E16C0E" w:rsidP="00E16C0E">
            <w:pPr>
              <w:pStyle w:val="TAC"/>
            </w:pPr>
            <w:r w:rsidRPr="00E26D09">
              <w:t>201666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207083</w:t>
            </w:r>
            <w:r w:rsidRPr="00E26D09">
              <w:rPr>
                <w:rFonts w:eastAsia="SimSun"/>
                <w:lang w:val="en-US" w:eastAsia="zh-CN"/>
              </w:rPr>
              <w:t>1</w:t>
            </w:r>
          </w:p>
        </w:tc>
      </w:tr>
      <w:tr w:rsidR="00E16C0E" w:rsidRPr="00E26D09" w14:paraId="649D43C1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7A74885" w14:textId="77777777" w:rsidR="00E16C0E" w:rsidRPr="00E26D09" w:rsidRDefault="00E16C0E" w:rsidP="00E16C0E">
            <w:pPr>
              <w:pStyle w:val="TAC"/>
            </w:pPr>
            <w:r w:rsidRPr="00E26D09">
              <w:t>n260</w:t>
            </w:r>
          </w:p>
        </w:tc>
        <w:tc>
          <w:tcPr>
            <w:tcW w:w="1146" w:type="dxa"/>
            <w:shd w:val="clear" w:color="auto" w:fill="auto"/>
          </w:tcPr>
          <w:p w14:paraId="5795DEB2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2B8D3E56" w14:textId="77777777" w:rsidR="00E16C0E" w:rsidRPr="00E26D09" w:rsidRDefault="00E16C0E" w:rsidP="00E16C0E">
            <w:pPr>
              <w:pStyle w:val="TAC"/>
            </w:pPr>
            <w:r w:rsidRPr="00E26D09">
              <w:t>222916</w:t>
            </w:r>
            <w:r w:rsidRPr="00E26D09">
              <w:rPr>
                <w:rFonts w:eastAsia="SimSun"/>
                <w:lang w:val="en-US" w:eastAsia="zh-CN"/>
              </w:rPr>
              <w:t>6</w:t>
            </w:r>
            <w:r w:rsidRPr="00E26D09">
              <w:rPr>
                <w:rFonts w:eastAsia="Yu Mincho"/>
              </w:rPr>
              <w:t xml:space="preserve"> – &lt;1&gt; – 227916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16C0E" w:rsidRPr="00E26D09" w14:paraId="2B7D268D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003D2D24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5F9726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DA5C4D7" w14:textId="77777777" w:rsidR="00E16C0E" w:rsidRPr="00E26D09" w:rsidRDefault="00E16C0E" w:rsidP="00E16C0E">
            <w:pPr>
              <w:pStyle w:val="TAC"/>
            </w:pPr>
            <w:r w:rsidRPr="00E26D09">
              <w:t>222916</w:t>
            </w:r>
            <w:r w:rsidRPr="00E26D09">
              <w:rPr>
                <w:rFonts w:eastAsia="SimSun"/>
                <w:lang w:val="en-US" w:eastAsia="zh-CN"/>
              </w:rPr>
              <w:t>7</w:t>
            </w:r>
            <w:r w:rsidRPr="00E26D09">
              <w:rPr>
                <w:rFonts w:eastAsia="Yu Mincho"/>
              </w:rPr>
              <w:t xml:space="preserve"> – &lt;2&gt; – 227916</w:t>
            </w:r>
            <w:r w:rsidRPr="00E26D09">
              <w:rPr>
                <w:rFonts w:eastAsia="SimSun"/>
                <w:lang w:val="en-US" w:eastAsia="zh-CN"/>
              </w:rPr>
              <w:t>5</w:t>
            </w:r>
          </w:p>
        </w:tc>
      </w:tr>
      <w:tr w:rsidR="00E16C0E" w:rsidRPr="00E26D09" w14:paraId="16C40767" w14:textId="77777777" w:rsidTr="00E16C0E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B3CBCC5" w14:textId="77777777" w:rsidR="00E16C0E" w:rsidRPr="00E26D09" w:rsidRDefault="00E16C0E" w:rsidP="00E16C0E">
            <w:pPr>
              <w:pStyle w:val="TAC"/>
            </w:pPr>
            <w:r w:rsidRPr="00E26D09">
              <w:t>n261</w:t>
            </w:r>
          </w:p>
        </w:tc>
        <w:tc>
          <w:tcPr>
            <w:tcW w:w="1146" w:type="dxa"/>
            <w:shd w:val="clear" w:color="auto" w:fill="auto"/>
          </w:tcPr>
          <w:p w14:paraId="6422D1B1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26D36485" w14:textId="77777777" w:rsidR="00E16C0E" w:rsidRPr="00E26D09" w:rsidRDefault="00E16C0E" w:rsidP="00E16C0E">
            <w:pPr>
              <w:pStyle w:val="TAC"/>
            </w:pPr>
            <w:r w:rsidRPr="00E26D09">
              <w:t>2070833</w:t>
            </w:r>
            <w:r w:rsidRPr="00E26D09">
              <w:rPr>
                <w:rFonts w:eastAsia="Yu Mincho"/>
              </w:rPr>
              <w:t xml:space="preserve"> – &lt;1&gt; – 2084999</w:t>
            </w:r>
          </w:p>
        </w:tc>
      </w:tr>
      <w:tr w:rsidR="00E16C0E" w:rsidRPr="00E26D09" w14:paraId="4ABA5A38" w14:textId="77777777" w:rsidTr="00E16C0E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795CC006" w14:textId="77777777" w:rsidR="00E16C0E" w:rsidRPr="00E26D09" w:rsidRDefault="00E16C0E" w:rsidP="00E16C0E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63F9C90" w14:textId="77777777" w:rsidR="00E16C0E" w:rsidRPr="00E26D09" w:rsidRDefault="00E16C0E" w:rsidP="00E16C0E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1664038" w14:textId="77777777" w:rsidR="00E16C0E" w:rsidRPr="00E26D09" w:rsidRDefault="00E16C0E" w:rsidP="00E16C0E">
            <w:pPr>
              <w:pStyle w:val="TAC"/>
            </w:pPr>
            <w:r w:rsidRPr="00E26D09">
              <w:t>2070833</w:t>
            </w:r>
            <w:r w:rsidRPr="00E26D09">
              <w:rPr>
                <w:rFonts w:eastAsia="Yu Mincho"/>
              </w:rPr>
              <w:t xml:space="preserve"> – &lt;2&gt; – 2084999</w:t>
            </w:r>
          </w:p>
        </w:tc>
      </w:tr>
    </w:tbl>
    <w:p w14:paraId="6A23E0D2" w14:textId="77777777" w:rsidR="00E16C0E" w:rsidRPr="00E26D09" w:rsidRDefault="00E16C0E" w:rsidP="00E16C0E">
      <w:pPr>
        <w:rPr>
          <w:rFonts w:eastAsia="Yu Mincho"/>
        </w:rPr>
      </w:pPr>
    </w:p>
    <w:p w14:paraId="0F783CB9" w14:textId="77777777" w:rsidR="002B2CA1" w:rsidRDefault="002B2CA1" w:rsidP="002B2CA1">
      <w:pPr>
        <w:rPr>
          <w:noProof/>
        </w:rPr>
      </w:pPr>
    </w:p>
    <w:p w14:paraId="12BE4234" w14:textId="77777777" w:rsidR="002B2CA1" w:rsidRDefault="002B2CA1" w:rsidP="002B2CA1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27FE72D3" w14:textId="77777777" w:rsidR="002B2CA1" w:rsidRDefault="002B2CA1" w:rsidP="002B2CA1">
      <w:pPr>
        <w:rPr>
          <w:noProof/>
        </w:rPr>
      </w:pPr>
    </w:p>
    <w:p w14:paraId="0A928449" w14:textId="77777777" w:rsidR="00A90EB1" w:rsidRPr="00E26D09" w:rsidRDefault="00A90EB1" w:rsidP="00A90EB1">
      <w:pPr>
        <w:pStyle w:val="Heading4"/>
        <w:rPr>
          <w:rFonts w:eastAsia="Yu Mincho"/>
        </w:rPr>
      </w:pPr>
      <w:bookmarkStart w:id="21" w:name="_Toc29811652"/>
      <w:r w:rsidRPr="00E26D09">
        <w:rPr>
          <w:rFonts w:eastAsia="Yu Mincho"/>
        </w:rPr>
        <w:t>5.4.3.3</w:t>
      </w:r>
      <w:r w:rsidRPr="00E26D09">
        <w:rPr>
          <w:rFonts w:eastAsia="Yu Mincho"/>
        </w:rPr>
        <w:tab/>
        <w:t>Synchronization raster entries for each operating band</w:t>
      </w:r>
      <w:bookmarkEnd w:id="21"/>
    </w:p>
    <w:p w14:paraId="31E9912E" w14:textId="77777777" w:rsidR="00A90EB1" w:rsidRPr="00E26D09" w:rsidRDefault="00A90EB1" w:rsidP="00A90EB1">
      <w:pPr>
        <w:rPr>
          <w:rFonts w:eastAsia="Yu Mincho"/>
        </w:rPr>
      </w:pPr>
      <w:r w:rsidRPr="00E26D09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68734F13" w14:textId="77777777" w:rsidR="00A90EB1" w:rsidRPr="00E26D09" w:rsidRDefault="00A90EB1" w:rsidP="00A90EB1">
      <w:pPr>
        <w:pStyle w:val="TH"/>
        <w:rPr>
          <w:rFonts w:eastAsia="Yu Mincho"/>
        </w:rPr>
      </w:pPr>
      <w:r w:rsidRPr="00E26D09">
        <w:rPr>
          <w:rFonts w:eastAsia="Yu Mincho"/>
        </w:rPr>
        <w:lastRenderedPageBreak/>
        <w:t xml:space="preserve">Table 5.4.3.3-1: Applicable SS raster entries per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A90EB1" w:rsidRPr="00E26D09" w14:paraId="2FEEDE79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830A" w14:textId="77777777" w:rsidR="00A90EB1" w:rsidRPr="00E26D09" w:rsidRDefault="00A90EB1" w:rsidP="00EB0929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Pr="00E26D09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E921" w14:textId="77777777" w:rsidR="00A90EB1" w:rsidRPr="00E26D09" w:rsidRDefault="00A90EB1" w:rsidP="00EB0929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704D" w14:textId="77777777" w:rsidR="00A90EB1" w:rsidRPr="00E26D09" w:rsidRDefault="00A90EB1" w:rsidP="00EB0929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SS Block pattern</w:t>
            </w:r>
            <w:r w:rsidRPr="00E26D09"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2797" w14:textId="77777777" w:rsidR="00A90EB1" w:rsidRPr="00E26D09" w:rsidRDefault="00A90EB1" w:rsidP="00EB0929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423CC218" w14:textId="77777777" w:rsidR="00A90EB1" w:rsidRPr="00E26D09" w:rsidRDefault="00A90EB1" w:rsidP="00EB0929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A90EB1" w:rsidRPr="00E26D09" w14:paraId="0EA540E0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93EE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18B5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C59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AEF1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5279 – &lt;1&gt; – 5419</w:t>
            </w:r>
          </w:p>
        </w:tc>
      </w:tr>
      <w:tr w:rsidR="00A90EB1" w:rsidRPr="00E26D09" w14:paraId="6DB6C825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855F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8FF7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35A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3527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4829 – &lt;1&gt; – 4969</w:t>
            </w:r>
          </w:p>
        </w:tc>
      </w:tr>
      <w:tr w:rsidR="00A90EB1" w:rsidRPr="00E26D09" w14:paraId="39AD4798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2F60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3A22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665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1E32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4517 – &lt;1&gt; – 4693</w:t>
            </w:r>
          </w:p>
        </w:tc>
      </w:tr>
      <w:tr w:rsidR="00A90EB1" w:rsidRPr="00E26D09" w14:paraId="1BBA4332" w14:textId="77777777" w:rsidTr="00EB092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6D8E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CA88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D78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5407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2177 – &lt;1&gt; – 2230</w:t>
            </w:r>
          </w:p>
        </w:tc>
      </w:tr>
      <w:tr w:rsidR="00A90EB1" w:rsidRPr="00E26D09" w14:paraId="36C1B9AA" w14:textId="77777777" w:rsidTr="00EB092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A6E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1901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79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8B8" w14:textId="77777777" w:rsidR="00A90EB1" w:rsidRPr="00E26D09" w:rsidRDefault="00A90EB1" w:rsidP="00EB0929">
            <w:pPr>
              <w:pStyle w:val="TAC"/>
            </w:pPr>
            <w:r w:rsidRPr="00E26D09">
              <w:t>2183 – &lt;1&gt; – 2224</w:t>
            </w:r>
          </w:p>
        </w:tc>
      </w:tr>
      <w:tr w:rsidR="00A90EB1" w:rsidRPr="00E26D09" w14:paraId="515D1CD2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7B0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DEAA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3CB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9E3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6554 – &lt;1&gt; – 6718</w:t>
            </w:r>
          </w:p>
        </w:tc>
      </w:tr>
      <w:tr w:rsidR="00A90EB1" w:rsidRPr="00E26D09" w14:paraId="62734D55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7894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D33C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5E0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4B3E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2318 – &lt;1&gt; – 2395</w:t>
            </w:r>
          </w:p>
        </w:tc>
      </w:tr>
      <w:tr w:rsidR="00A90EB1" w:rsidRPr="00E26D09" w14:paraId="2E32D180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9E7A" w14:textId="77777777" w:rsidR="00A90EB1" w:rsidRPr="00E26D09" w:rsidRDefault="00A90EB1" w:rsidP="00EB0929">
            <w:pPr>
              <w:pStyle w:val="TAC"/>
            </w:pPr>
            <w:r w:rsidRPr="00E26D09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E0A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8E0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203" w14:textId="77777777" w:rsidR="00A90EB1" w:rsidRPr="00E26D09" w:rsidRDefault="00A90EB1" w:rsidP="00EB0929">
            <w:pPr>
              <w:pStyle w:val="TAC"/>
            </w:pPr>
            <w:r w:rsidRPr="00E26D09">
              <w:t>1828 – &lt;1&gt; – 1858</w:t>
            </w:r>
          </w:p>
        </w:tc>
      </w:tr>
      <w:tr w:rsidR="00A90EB1" w:rsidRPr="00E26D09" w14:paraId="73E111DB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EF1E" w14:textId="77777777" w:rsidR="00A90EB1" w:rsidRPr="00E26D09" w:rsidRDefault="00A90EB1" w:rsidP="00EB0929">
            <w:pPr>
              <w:pStyle w:val="TAC"/>
            </w:pPr>
            <w:r w:rsidRPr="00E26D09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4702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1455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DD6B" w14:textId="77777777" w:rsidR="00A90EB1" w:rsidRPr="00E26D09" w:rsidRDefault="00A90EB1" w:rsidP="00EB0929">
            <w:pPr>
              <w:pStyle w:val="TAC"/>
            </w:pPr>
            <w:r w:rsidRPr="00E26D09">
              <w:t>1901 – &lt;1&gt; – 1915</w:t>
            </w:r>
          </w:p>
        </w:tc>
      </w:tr>
      <w:tr w:rsidR="00A90EB1" w:rsidRPr="00E26D09" w14:paraId="5E1B39FA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0369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892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013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proofErr w:type="spellStart"/>
            <w:r w:rsidRPr="00E26D09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3DF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2156</w:t>
            </w:r>
            <w:r w:rsidRPr="00E26D09">
              <w:t xml:space="preserve"> – &lt;1&gt; – </w:t>
            </w:r>
            <w:r w:rsidRPr="00E26D09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A90EB1" w:rsidRPr="00E26D09" w14:paraId="72B8CD08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F1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25C5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1CA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D987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1982 – &lt;1&gt; – 2047</w:t>
            </w:r>
          </w:p>
        </w:tc>
      </w:tr>
      <w:tr w:rsidR="00A90EB1" w:rsidRPr="00E26D09" w14:paraId="596C2487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A691" w14:textId="77777777" w:rsidR="00A90EB1" w:rsidRPr="00E26D09" w:rsidRDefault="00A90EB1" w:rsidP="00EB0929">
            <w:pPr>
              <w:pStyle w:val="TAC"/>
            </w:pPr>
            <w:r w:rsidRPr="00E26D09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97C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ED1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309" w14:textId="77777777" w:rsidR="00A90EB1" w:rsidRPr="00E26D09" w:rsidRDefault="00A90EB1" w:rsidP="00EB0929">
            <w:pPr>
              <w:pStyle w:val="TAC"/>
            </w:pPr>
            <w:r w:rsidRPr="00E26D09">
              <w:t>4829 – &lt;1&gt; – 4981</w:t>
            </w:r>
          </w:p>
        </w:tc>
      </w:tr>
      <w:tr w:rsidR="00A90EB1" w:rsidRPr="00E26D09" w14:paraId="3DBB3A1F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3B18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CF5A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C0D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5B8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1901 – &lt;1&gt; – 2002</w:t>
            </w:r>
          </w:p>
        </w:tc>
      </w:tr>
      <w:tr w:rsidR="00A90EB1" w:rsidRPr="00E26D09" w14:paraId="677331F3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8EC7" w14:textId="77777777" w:rsidR="00A90EB1" w:rsidRPr="00E26D09" w:rsidRDefault="00A90EB1" w:rsidP="00EB0929">
            <w:pPr>
              <w:pStyle w:val="TAC"/>
            </w:pPr>
            <w:r w:rsidRPr="00E26D09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4821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9AD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AD4" w14:textId="77777777" w:rsidR="00A90EB1" w:rsidRPr="00E26D09" w:rsidRDefault="00A90EB1" w:rsidP="00EB0929">
            <w:pPr>
              <w:pStyle w:val="TAC"/>
            </w:pPr>
            <w:r w:rsidRPr="00E26D09">
              <w:t>1798 – &lt;1&gt; – 1813</w:t>
            </w:r>
          </w:p>
        </w:tc>
      </w:tr>
      <w:tr w:rsidR="00A90EB1" w:rsidRPr="00E26D09" w14:paraId="4417D852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1430" w14:textId="77777777" w:rsidR="00A90EB1" w:rsidRPr="00E26D09" w:rsidRDefault="00A90EB1" w:rsidP="00EB0929">
            <w:pPr>
              <w:pStyle w:val="TAC"/>
            </w:pPr>
            <w:r w:rsidRPr="00E26D09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845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18F3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980" w14:textId="77777777" w:rsidR="00A90EB1" w:rsidRPr="00E26D09" w:rsidRDefault="00A90EB1" w:rsidP="00EB0929">
            <w:pPr>
              <w:pStyle w:val="TAC"/>
            </w:pPr>
            <w:r w:rsidRPr="00E26D09">
              <w:t xml:space="preserve">5879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&lt;1&gt;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5893</w:t>
            </w:r>
          </w:p>
        </w:tc>
      </w:tr>
      <w:tr w:rsidR="00A90EB1" w:rsidRPr="00E26D09" w14:paraId="035E3FD2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F1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A82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8B6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601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5030</w:t>
            </w:r>
            <w:r w:rsidRPr="00E26D09">
              <w:t xml:space="preserve"> – &lt;1&gt; – </w:t>
            </w:r>
            <w:r w:rsidRPr="00E26D09">
              <w:rPr>
                <w:rFonts w:eastAsia="SimSun"/>
                <w:lang w:val="en-US" w:eastAsia="zh-CN"/>
              </w:rPr>
              <w:t>5056</w:t>
            </w:r>
          </w:p>
        </w:tc>
      </w:tr>
      <w:tr w:rsidR="00A90EB1" w:rsidRPr="00E26D09" w14:paraId="4BBE5D2F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0B64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ECB2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BAE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C4E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6431 – &lt;1&gt; – 6544</w:t>
            </w:r>
          </w:p>
        </w:tc>
      </w:tr>
      <w:tr w:rsidR="00A90EB1" w:rsidRPr="00E26D09" w14:paraId="3F503BE4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AD89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5C53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A25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029" w14:textId="77777777" w:rsidR="00A90EB1" w:rsidRPr="00E26D09" w:rsidRDefault="00A90EB1" w:rsidP="00EB0929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 xml:space="preserve">4706 </w:t>
            </w:r>
            <w:r w:rsidRPr="00E26D09">
              <w:t xml:space="preserve">– &lt;1&gt; – </w:t>
            </w:r>
            <w:r w:rsidRPr="00E26D09">
              <w:rPr>
                <w:rFonts w:eastAsia="SimSun"/>
                <w:lang w:val="en-US" w:eastAsia="zh-CN"/>
              </w:rPr>
              <w:t>4795</w:t>
            </w:r>
          </w:p>
        </w:tc>
      </w:tr>
      <w:tr w:rsidR="00A90EB1" w:rsidRPr="00E26D09" w14:paraId="1E61116E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01C" w14:textId="77777777" w:rsidR="00A90EB1" w:rsidRPr="00E26D09" w:rsidRDefault="00A90EB1" w:rsidP="00EB0929">
            <w:pPr>
              <w:pStyle w:val="TAC"/>
            </w:pPr>
            <w:r w:rsidRPr="00E26D09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6353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6FC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7AC" w14:textId="77777777" w:rsidR="00A90EB1" w:rsidRPr="00E26D09" w:rsidRDefault="00A90EB1" w:rsidP="00EB0929">
            <w:pPr>
              <w:pStyle w:val="TAC"/>
            </w:pPr>
            <w:r w:rsidRPr="00E26D09">
              <w:t>5756 – &lt;1&gt; – 5995</w:t>
            </w:r>
          </w:p>
        </w:tc>
      </w:tr>
      <w:tr w:rsidR="00A90EB1" w:rsidRPr="00E26D09" w14:paraId="163B3CDB" w14:textId="77777777" w:rsidTr="00EB092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66AD4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ED86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3BD1" w14:textId="77777777" w:rsidR="00A90EB1" w:rsidRPr="00E26D09" w:rsidDel="000B34DE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B0CA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6246 – &lt;3&gt; – 6717</w:t>
            </w:r>
          </w:p>
        </w:tc>
      </w:tr>
      <w:tr w:rsidR="00A90EB1" w:rsidRPr="00E26D09" w14:paraId="3AC6E6BA" w14:textId="77777777" w:rsidTr="00EB092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609E" w14:textId="77777777" w:rsidR="00A90EB1" w:rsidRPr="00E26D09" w:rsidRDefault="00A90EB1" w:rsidP="00EB092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D0B" w14:textId="77777777" w:rsidR="00A90EB1" w:rsidRPr="00E26D09" w:rsidRDefault="00A90EB1" w:rsidP="00EB0929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B58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2B2" w14:textId="77777777" w:rsidR="00A90EB1" w:rsidRPr="00E26D09" w:rsidRDefault="00A90EB1" w:rsidP="00EB0929">
            <w:pPr>
              <w:pStyle w:val="TAC"/>
            </w:pPr>
            <w:r w:rsidRPr="00E26D09">
              <w:t>6252 – &lt;3&gt; – 6714</w:t>
            </w:r>
          </w:p>
        </w:tc>
      </w:tr>
      <w:tr w:rsidR="00A90EB1" w:rsidRPr="00E26D09" w14:paraId="2980AA82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5305" w14:textId="77777777" w:rsidR="00A90EB1" w:rsidRPr="00A90EB1" w:rsidRDefault="00A90EB1" w:rsidP="00EB0929">
            <w:pPr>
              <w:pStyle w:val="TAC"/>
              <w:rPr>
                <w:highlight w:val="yellow"/>
              </w:rPr>
            </w:pPr>
            <w:r w:rsidRPr="00A90EB1">
              <w:rPr>
                <w:highlight w:val="yellow"/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4C6" w14:textId="77777777" w:rsidR="00A90EB1" w:rsidRPr="00A90EB1" w:rsidRDefault="00A90EB1" w:rsidP="00EB0929">
            <w:pPr>
              <w:pStyle w:val="TAC"/>
              <w:rPr>
                <w:highlight w:val="yellow"/>
              </w:rPr>
            </w:pPr>
            <w:r w:rsidRPr="00A90EB1">
              <w:rPr>
                <w:highlight w:val="yellow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071" w14:textId="77777777" w:rsidR="00A90EB1" w:rsidRPr="00A90EB1" w:rsidRDefault="00A90EB1" w:rsidP="00EB0929">
            <w:pPr>
              <w:pStyle w:val="TAC"/>
              <w:rPr>
                <w:highlight w:val="yellow"/>
                <w:lang w:val="en-US" w:eastAsia="zh-CN"/>
              </w:rPr>
            </w:pPr>
            <w:r w:rsidRPr="00A90EB1">
              <w:rPr>
                <w:highlight w:val="yellow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17F4" w14:textId="77777777" w:rsidR="00A90EB1" w:rsidRPr="00A90EB1" w:rsidRDefault="00A90EB1" w:rsidP="00EB0929">
            <w:pPr>
              <w:pStyle w:val="TAC"/>
              <w:rPr>
                <w:highlight w:val="yellow"/>
              </w:rPr>
            </w:pPr>
            <w:r w:rsidRPr="00A90EB1">
              <w:rPr>
                <w:highlight w:val="yellow"/>
                <w:lang w:eastAsia="ko-KR"/>
              </w:rPr>
              <w:t>7884 – &lt;1&gt; – 7982</w:t>
            </w:r>
          </w:p>
        </w:tc>
      </w:tr>
      <w:tr w:rsidR="00A90EB1" w:rsidRPr="00E26D09" w14:paraId="7F65058E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FFEA" w14:textId="77777777" w:rsidR="00A90EB1" w:rsidRPr="00E26D09" w:rsidRDefault="00A90EB1" w:rsidP="00EB0929">
            <w:pPr>
              <w:pStyle w:val="TAC"/>
            </w:pPr>
            <w:r w:rsidRPr="00E26D09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0D0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6602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2846" w14:textId="77777777" w:rsidR="00A90EB1" w:rsidRPr="00E26D09" w:rsidRDefault="00A90EB1" w:rsidP="00EB0929">
            <w:pPr>
              <w:pStyle w:val="TAC"/>
            </w:pPr>
            <w:r w:rsidRPr="00E26D09">
              <w:t>3584 – &lt;1&gt; – 3787</w:t>
            </w:r>
          </w:p>
        </w:tc>
      </w:tr>
      <w:tr w:rsidR="00A90EB1" w:rsidRPr="00E26D09" w14:paraId="3C48E004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9CD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E8FE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4B36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48E1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A90EB1" w:rsidRPr="00E26D09" w14:paraId="607C8606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218" w14:textId="77777777" w:rsidR="00A90EB1" w:rsidRPr="00E26D09" w:rsidRDefault="00A90EB1" w:rsidP="00EB0929">
            <w:pPr>
              <w:pStyle w:val="TAC"/>
            </w:pPr>
            <w:r w:rsidRPr="00E26D09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7FD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382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0D2" w14:textId="77777777" w:rsidR="00A90EB1" w:rsidRPr="00E26D09" w:rsidRDefault="00A90EB1" w:rsidP="00EB0929">
            <w:pPr>
              <w:pStyle w:val="TAC"/>
            </w:pPr>
            <w:r w:rsidRPr="00E26D09">
              <w:t>5279 – &lt;1&gt; – 5494</w:t>
            </w:r>
          </w:p>
        </w:tc>
      </w:tr>
      <w:tr w:rsidR="00A90EB1" w:rsidRPr="00E26D09" w14:paraId="286440C4" w14:textId="77777777" w:rsidTr="00EB092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76F0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981A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8C9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91D4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5279 – &lt;1&gt; – 5494</w:t>
            </w:r>
          </w:p>
        </w:tc>
      </w:tr>
      <w:tr w:rsidR="00A90EB1" w:rsidRPr="00E26D09" w14:paraId="38A65499" w14:textId="77777777" w:rsidTr="00EB092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755F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9301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70DE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D6E2" w14:textId="77777777" w:rsidR="00A90EB1" w:rsidRPr="00E26D09" w:rsidRDefault="00A90EB1" w:rsidP="00EB0929">
            <w:pPr>
              <w:pStyle w:val="TAC"/>
            </w:pPr>
            <w:r w:rsidRPr="00E26D09">
              <w:t>5285 – &lt;1&gt; – 5488</w:t>
            </w:r>
          </w:p>
        </w:tc>
      </w:tr>
      <w:tr w:rsidR="00A90EB1" w:rsidRPr="00E26D09" w14:paraId="0F1FD3C1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49C5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02C1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714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3040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4993 – &lt;1&gt; – 5044</w:t>
            </w:r>
          </w:p>
        </w:tc>
      </w:tr>
      <w:tr w:rsidR="00A90EB1" w:rsidRPr="00E26D09" w14:paraId="44B975B1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580C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A264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4F5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93F3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1547 – &lt;1&gt; – 1624</w:t>
            </w:r>
          </w:p>
        </w:tc>
      </w:tr>
      <w:tr w:rsidR="00A90EB1" w:rsidRPr="00E26D09" w14:paraId="1E7FEF6F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EBC8" w14:textId="77777777" w:rsidR="00A90EB1" w:rsidRPr="00E26D09" w:rsidRDefault="00A90EB1" w:rsidP="00EB0929">
            <w:pPr>
              <w:pStyle w:val="TAC"/>
            </w:pPr>
            <w:r w:rsidRPr="00E26D09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162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29C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2C" w14:textId="77777777" w:rsidR="00A90EB1" w:rsidRPr="00E26D09" w:rsidRDefault="00A90EB1" w:rsidP="00EB0929">
            <w:pPr>
              <w:pStyle w:val="TAC"/>
            </w:pPr>
            <w:r w:rsidRPr="00E26D09">
              <w:t>3692 – &lt;1&gt; – 3790</w:t>
            </w:r>
          </w:p>
        </w:tc>
      </w:tr>
      <w:tr w:rsidR="00A90EB1" w:rsidRPr="00E26D09" w14:paraId="6B8011D2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39CF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94CB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404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4DA2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3584 – &lt;1&gt; – 3787</w:t>
            </w:r>
          </w:p>
        </w:tc>
      </w:tr>
      <w:tr w:rsidR="00A90EB1" w:rsidRPr="00E26D09" w14:paraId="2E7A98E5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9A8E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F767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EA4" w14:textId="77777777" w:rsidR="00A90EB1" w:rsidRPr="00E26D09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935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A90EB1" w:rsidRPr="00E26D09" w14:paraId="58F63BBC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61AF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3DE7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41F" w14:textId="77777777" w:rsidR="00A90EB1" w:rsidRPr="00E26D09" w:rsidDel="000B34DE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C71C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7711 – &lt;1&gt; – 8329</w:t>
            </w:r>
          </w:p>
        </w:tc>
      </w:tr>
      <w:tr w:rsidR="00A90EB1" w:rsidRPr="00E26D09" w14:paraId="0539FEBB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ED5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8507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CEE" w14:textId="77777777" w:rsidR="00A90EB1" w:rsidRPr="00E26D09" w:rsidDel="000B34DE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32B5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7711 – &lt;1&gt; – 8051</w:t>
            </w:r>
          </w:p>
        </w:tc>
      </w:tr>
      <w:tr w:rsidR="00A90EB1" w:rsidRPr="00E26D09" w14:paraId="0B19F2D5" w14:textId="77777777" w:rsidTr="00EB092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0F85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3502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9CE" w14:textId="77777777" w:rsidR="00A90EB1" w:rsidRPr="00E26D09" w:rsidDel="00A44353" w:rsidRDefault="00A90EB1" w:rsidP="00EB0929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9C40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8480 – &lt;16&gt; – 8880</w:t>
            </w:r>
          </w:p>
        </w:tc>
      </w:tr>
      <w:tr w:rsidR="00A90EB1" w:rsidRPr="00E26D09" w14:paraId="5B82C9F4" w14:textId="77777777" w:rsidTr="00EB092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595F7" w14:textId="77777777" w:rsidR="00A90EB1" w:rsidRPr="00E26D09" w:rsidRDefault="00A90EB1" w:rsidP="00EB0929">
            <w:pPr>
              <w:pStyle w:val="TAC"/>
            </w:pPr>
            <w:r w:rsidRPr="007E346D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49A" w14:textId="77777777" w:rsidR="00A90EB1" w:rsidRPr="00E26D09" w:rsidRDefault="00A90EB1" w:rsidP="00EB0929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2C4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B33B" w14:textId="77777777" w:rsidR="00A90EB1" w:rsidRPr="00E26D09" w:rsidRDefault="00A90EB1" w:rsidP="00EB0929">
            <w:pPr>
              <w:pStyle w:val="TAC"/>
            </w:pPr>
            <w:r w:rsidRPr="00E26D09">
              <w:t>6246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6717</w:t>
            </w:r>
          </w:p>
        </w:tc>
      </w:tr>
      <w:tr w:rsidR="00A90EB1" w:rsidRPr="00E26D09" w14:paraId="5F2E7B19" w14:textId="77777777" w:rsidTr="00EB092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88A8" w14:textId="77777777" w:rsidR="00A90EB1" w:rsidRPr="00E26D09" w:rsidRDefault="00A90EB1" w:rsidP="00EB092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67E7" w14:textId="77777777" w:rsidR="00A90EB1" w:rsidRPr="00E26D09" w:rsidRDefault="00A90EB1" w:rsidP="00EB0929">
            <w:pPr>
              <w:pStyle w:val="TAC"/>
            </w:pPr>
            <w:r w:rsidRPr="00E26D09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EB6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 w:rsidRPr="00E26D09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522" w14:textId="77777777" w:rsidR="00A90EB1" w:rsidRPr="00E26D09" w:rsidRDefault="00A90EB1" w:rsidP="00EB0929">
            <w:pPr>
              <w:pStyle w:val="TAC"/>
            </w:pPr>
            <w:r w:rsidRPr="00E26D09">
              <w:t>6252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6714</w:t>
            </w:r>
          </w:p>
        </w:tc>
      </w:tr>
      <w:tr w:rsidR="00A90EB1" w:rsidRPr="00E26D09" w14:paraId="34ED2B79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4E71" w14:textId="77777777" w:rsidR="00A90EB1" w:rsidRPr="00E26D09" w:rsidRDefault="00A90EB1" w:rsidP="00EB092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F28" w14:textId="77777777" w:rsidR="00A90EB1" w:rsidRPr="00E26D09" w:rsidRDefault="00A90EB1" w:rsidP="00EB0929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DA9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4D9" w14:textId="77777777" w:rsidR="00A90EB1" w:rsidRPr="00E26D09" w:rsidRDefault="00A90EB1" w:rsidP="00EB0929">
            <w:pPr>
              <w:pStyle w:val="TAC"/>
            </w:pPr>
            <w:r>
              <w:t>3572 – &lt;1&gt; – 3574</w:t>
            </w:r>
          </w:p>
        </w:tc>
      </w:tr>
      <w:tr w:rsidR="00A90EB1" w:rsidRPr="00E26D09" w14:paraId="6FAD1045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975A" w14:textId="77777777" w:rsidR="00A90EB1" w:rsidRPr="00E26D09" w:rsidRDefault="00A90EB1" w:rsidP="00EB092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1BBB" w14:textId="77777777" w:rsidR="00A90EB1" w:rsidRPr="00E26D09" w:rsidRDefault="00A90EB1" w:rsidP="00EB0929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AC13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843" w14:textId="77777777" w:rsidR="00A90EB1" w:rsidRPr="00E26D09" w:rsidRDefault="00A90EB1" w:rsidP="00EB0929">
            <w:pPr>
              <w:pStyle w:val="TAC"/>
            </w:pPr>
            <w:r>
              <w:t>3584 – &lt;1&gt; – 3787</w:t>
            </w:r>
          </w:p>
        </w:tc>
      </w:tr>
      <w:tr w:rsidR="00A90EB1" w:rsidRPr="00E26D09" w14:paraId="541D4C6A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E2B" w14:textId="77777777" w:rsidR="00A90EB1" w:rsidRPr="00E26D09" w:rsidRDefault="00A90EB1" w:rsidP="00EB092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F10" w14:textId="77777777" w:rsidR="00A90EB1" w:rsidRPr="00E26D09" w:rsidRDefault="00A90EB1" w:rsidP="00EB0929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1AE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05" w14:textId="77777777" w:rsidR="00A90EB1" w:rsidRPr="00E26D09" w:rsidRDefault="00A90EB1" w:rsidP="00EB0929">
            <w:pPr>
              <w:pStyle w:val="TAC"/>
            </w:pPr>
            <w:r>
              <w:t>3572 – &lt;1&gt; – 3574</w:t>
            </w:r>
          </w:p>
        </w:tc>
      </w:tr>
      <w:tr w:rsidR="00A90EB1" w:rsidRPr="00E26D09" w14:paraId="00095E68" w14:textId="77777777" w:rsidTr="00EB092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6E3B" w14:textId="77777777" w:rsidR="00A90EB1" w:rsidRPr="00E26D09" w:rsidRDefault="00A90EB1" w:rsidP="00EB092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7A3E" w14:textId="77777777" w:rsidR="00A90EB1" w:rsidRPr="00E26D09" w:rsidRDefault="00A90EB1" w:rsidP="00EB0929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7D5" w14:textId="77777777" w:rsidR="00A90EB1" w:rsidRPr="00E26D09" w:rsidRDefault="00A90EB1" w:rsidP="00EB09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0F8C" w14:textId="77777777" w:rsidR="00A90EB1" w:rsidRPr="00E26D09" w:rsidRDefault="00A90EB1" w:rsidP="00EB0929">
            <w:pPr>
              <w:pStyle w:val="TAC"/>
            </w:pPr>
            <w:r>
              <w:t>3584 – &lt;1&gt; – 3787</w:t>
            </w:r>
          </w:p>
        </w:tc>
      </w:tr>
      <w:tr w:rsidR="00A90EB1" w:rsidRPr="00E26D09" w14:paraId="39F71408" w14:textId="77777777" w:rsidTr="00EB0929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8AB" w14:textId="77777777" w:rsidR="00A90EB1" w:rsidRPr="00E26D09" w:rsidRDefault="00A90EB1" w:rsidP="00EB0929">
            <w:pPr>
              <w:pStyle w:val="TAN"/>
            </w:pPr>
            <w:r w:rsidRPr="00E26D09">
              <w:t>NOTE:</w:t>
            </w:r>
            <w:r w:rsidRPr="00E26D09">
              <w:tab/>
              <w:t xml:space="preserve">SS Block pattern is defined in </w:t>
            </w:r>
            <w:r>
              <w:t>clause</w:t>
            </w:r>
            <w:r w:rsidRPr="00E26D09">
              <w:t xml:space="preserve"> 4.1 in TS 38.213 [10].</w:t>
            </w:r>
          </w:p>
        </w:tc>
      </w:tr>
    </w:tbl>
    <w:p w14:paraId="56C848F8" w14:textId="77777777" w:rsidR="00A90EB1" w:rsidRPr="00E26D09" w:rsidRDefault="00A90EB1" w:rsidP="00A90EB1">
      <w:pPr>
        <w:rPr>
          <w:rFonts w:eastAsia="Yu Mincho"/>
        </w:rPr>
      </w:pPr>
    </w:p>
    <w:p w14:paraId="5CA44675" w14:textId="77777777" w:rsidR="00A90EB1" w:rsidRPr="00E26D09" w:rsidRDefault="00A90EB1" w:rsidP="00A90EB1">
      <w:pPr>
        <w:pStyle w:val="TH"/>
        <w:rPr>
          <w:rFonts w:eastAsia="Yu Mincho"/>
        </w:rPr>
      </w:pPr>
      <w:r w:rsidRPr="00E26D09">
        <w:rPr>
          <w:rFonts w:eastAsia="Yu Mincho"/>
        </w:rPr>
        <w:t xml:space="preserve">Table 5.4.3.3-2: Applicable SS raster entries per </w:t>
      </w:r>
      <w:r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A90EB1" w:rsidRPr="00E26D09" w14:paraId="156A3944" w14:textId="77777777" w:rsidTr="00EB092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D3B7" w14:textId="77777777" w:rsidR="00A90EB1" w:rsidRPr="00E26D09" w:rsidRDefault="00A90EB1" w:rsidP="00EB0929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Pr="00E26D09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EBD2" w14:textId="77777777" w:rsidR="00A90EB1" w:rsidRPr="00E26D09" w:rsidRDefault="00A90EB1" w:rsidP="00EB0929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70C" w14:textId="77777777" w:rsidR="00A90EB1" w:rsidRPr="00E26D09" w:rsidRDefault="00A90EB1" w:rsidP="00EB0929">
            <w:pPr>
              <w:pStyle w:val="TAH"/>
              <w:rPr>
                <w:rFonts w:eastAsia="Yu Mincho"/>
              </w:rPr>
            </w:pPr>
            <w:r w:rsidRPr="00E26D09">
              <w:rPr>
                <w:lang w:eastAsia="zh-CN"/>
              </w:rPr>
              <w:t>SS Block pattern</w:t>
            </w:r>
            <w:r w:rsidRPr="00E26D09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2671" w14:textId="77777777" w:rsidR="00A90EB1" w:rsidRPr="00E26D09" w:rsidRDefault="00A90EB1" w:rsidP="00EB0929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5A76AA25" w14:textId="77777777" w:rsidR="00A90EB1" w:rsidRPr="00E26D09" w:rsidRDefault="00A90EB1" w:rsidP="00EB0929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A90EB1" w:rsidRPr="00E26D09" w14:paraId="0049EC36" w14:textId="77777777" w:rsidTr="00EB092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A7CB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D22B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0AD" w14:textId="77777777" w:rsidR="00A90EB1" w:rsidRPr="00E26D09" w:rsidRDefault="00A90EB1" w:rsidP="00EB0929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410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22388 – &lt;1&gt; – 22558</w:t>
            </w:r>
          </w:p>
        </w:tc>
      </w:tr>
      <w:tr w:rsidR="00A90EB1" w:rsidRPr="00E26D09" w14:paraId="28299BDA" w14:textId="77777777" w:rsidTr="00EB092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8359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BBDB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692" w14:textId="77777777" w:rsidR="00A90EB1" w:rsidRPr="00E26D09" w:rsidRDefault="00A90EB1" w:rsidP="00EB0929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DC19" w14:textId="77777777" w:rsidR="00A90EB1" w:rsidRPr="00E26D09" w:rsidRDefault="00A90EB1" w:rsidP="00EB0929">
            <w:pPr>
              <w:pStyle w:val="TAC"/>
            </w:pPr>
            <w:r w:rsidRPr="00E26D09">
              <w:t>22390 – &lt;2&gt; – 22556</w:t>
            </w:r>
          </w:p>
        </w:tc>
      </w:tr>
      <w:tr w:rsidR="00A90EB1" w:rsidRPr="00E26D09" w14:paraId="5EAE243A" w14:textId="77777777" w:rsidTr="00EB092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CBBE8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896" w14:textId="77777777" w:rsidR="00A90EB1" w:rsidRPr="00E26D09" w:rsidRDefault="00A90EB1" w:rsidP="00EB0929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C26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67C" w14:textId="77777777" w:rsidR="00A90EB1" w:rsidRPr="00E26D09" w:rsidRDefault="00A90EB1" w:rsidP="00EB0929">
            <w:pPr>
              <w:pStyle w:val="TAC"/>
            </w:pPr>
            <w:r w:rsidRPr="00E26D09">
              <w:t>22257 – &lt;1&gt; – 22443</w:t>
            </w:r>
          </w:p>
        </w:tc>
      </w:tr>
      <w:tr w:rsidR="00A90EB1" w:rsidRPr="00E26D09" w14:paraId="5E38C3CE" w14:textId="77777777" w:rsidTr="00EB092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B576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5B63" w14:textId="77777777" w:rsidR="00A90EB1" w:rsidRPr="00E26D09" w:rsidRDefault="00A90EB1" w:rsidP="00EB0929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7E7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B55" w14:textId="77777777" w:rsidR="00A90EB1" w:rsidRPr="00E26D09" w:rsidRDefault="00A90EB1" w:rsidP="00EB0929">
            <w:pPr>
              <w:pStyle w:val="TAC"/>
            </w:pPr>
            <w:r w:rsidRPr="00E26D09">
              <w:t>22258 – &lt;2&gt; – 22442</w:t>
            </w:r>
          </w:p>
        </w:tc>
      </w:tr>
      <w:tr w:rsidR="00A90EB1" w:rsidRPr="00E26D09" w14:paraId="237872C3" w14:textId="77777777" w:rsidTr="00EB092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8D34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D5C9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E50" w14:textId="77777777" w:rsidR="00A90EB1" w:rsidRPr="00E26D09" w:rsidRDefault="00A90EB1" w:rsidP="00EB0929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DB4B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t>22995 – &lt;1&gt; – 23166</w:t>
            </w:r>
          </w:p>
        </w:tc>
      </w:tr>
      <w:tr w:rsidR="00A90EB1" w:rsidRPr="00E26D09" w14:paraId="0D58D877" w14:textId="77777777" w:rsidTr="00EB092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6440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DB0C" w14:textId="77777777" w:rsidR="00A90EB1" w:rsidRPr="00E26D09" w:rsidRDefault="00A90EB1" w:rsidP="00EB0929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F22" w14:textId="77777777" w:rsidR="00A90EB1" w:rsidRPr="00E26D09" w:rsidRDefault="00A90EB1" w:rsidP="00EB0929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78E6" w14:textId="77777777" w:rsidR="00A90EB1" w:rsidRPr="00E26D09" w:rsidRDefault="00A90EB1" w:rsidP="00EB0929">
            <w:pPr>
              <w:pStyle w:val="TAC"/>
            </w:pPr>
            <w:r w:rsidRPr="00E26D09">
              <w:t>22996 – &lt;2&gt; – 23164</w:t>
            </w:r>
          </w:p>
        </w:tc>
      </w:tr>
      <w:tr w:rsidR="00A90EB1" w:rsidRPr="00E26D09" w14:paraId="617122A7" w14:textId="77777777" w:rsidTr="00EB092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4F698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2E3" w14:textId="77777777" w:rsidR="00A90EB1" w:rsidRPr="00E26D09" w:rsidRDefault="00A90EB1" w:rsidP="00EB0929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E4BF" w14:textId="77777777" w:rsidR="00A90EB1" w:rsidRPr="00E26D09" w:rsidRDefault="00A90EB1" w:rsidP="00EB0929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5BC3" w14:textId="77777777" w:rsidR="00A90EB1" w:rsidRPr="00E26D09" w:rsidRDefault="00A90EB1" w:rsidP="00EB0929">
            <w:pPr>
              <w:pStyle w:val="TAC"/>
            </w:pPr>
            <w:r w:rsidRPr="00E26D09">
              <w:t>22446 – &lt;1&gt; – 22492</w:t>
            </w:r>
          </w:p>
        </w:tc>
      </w:tr>
      <w:tr w:rsidR="00A90EB1" w:rsidRPr="00E26D09" w14:paraId="674C30BE" w14:textId="77777777" w:rsidTr="00EB092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4033" w14:textId="77777777" w:rsidR="00A90EB1" w:rsidRPr="00E26D09" w:rsidRDefault="00A90EB1" w:rsidP="00EB092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D511" w14:textId="77777777" w:rsidR="00A90EB1" w:rsidRPr="00E26D09" w:rsidRDefault="00A90EB1" w:rsidP="00EB0929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E6A3" w14:textId="77777777" w:rsidR="00A90EB1" w:rsidRPr="00E26D09" w:rsidRDefault="00A90EB1" w:rsidP="00EB0929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BF9F" w14:textId="77777777" w:rsidR="00A90EB1" w:rsidRPr="00E26D09" w:rsidRDefault="00A90EB1" w:rsidP="00EB0929">
            <w:pPr>
              <w:pStyle w:val="TAC"/>
            </w:pPr>
            <w:r w:rsidRPr="00E26D09">
              <w:t>22446 – &lt;2&gt; – 22490</w:t>
            </w:r>
          </w:p>
        </w:tc>
      </w:tr>
      <w:tr w:rsidR="00A90EB1" w:rsidRPr="00E26D09" w14:paraId="49B4BAE2" w14:textId="77777777" w:rsidTr="00EB092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22" w14:textId="77777777" w:rsidR="00A90EB1" w:rsidRPr="00E26D09" w:rsidRDefault="00A90EB1" w:rsidP="00EB0929">
            <w:pPr>
              <w:pStyle w:val="TAN"/>
            </w:pPr>
            <w:r w:rsidRPr="00E26D09">
              <w:t>NOTE:</w:t>
            </w:r>
            <w:r w:rsidRPr="00E26D09">
              <w:tab/>
              <w:t xml:space="preserve">SS Block pattern is defined in </w:t>
            </w:r>
            <w:r>
              <w:t>clause</w:t>
            </w:r>
            <w:r w:rsidRPr="00E26D09">
              <w:t xml:space="preserve"> 4.1 in TS 38.213 [10].</w:t>
            </w:r>
          </w:p>
        </w:tc>
      </w:tr>
    </w:tbl>
    <w:p w14:paraId="357245BF" w14:textId="77777777" w:rsidR="00A90EB1" w:rsidRPr="00E26D09" w:rsidRDefault="00A90EB1" w:rsidP="00A90EB1"/>
    <w:p w14:paraId="76B9399F" w14:textId="77777777" w:rsidR="005D2CE3" w:rsidRDefault="005D2CE3">
      <w:pPr>
        <w:rPr>
          <w:noProof/>
        </w:rPr>
      </w:pPr>
    </w:p>
    <w:sectPr w:rsidR="005D2C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022F4" w14:textId="77777777" w:rsidR="00C26B46" w:rsidRDefault="00C26B46">
      <w:r>
        <w:separator/>
      </w:r>
    </w:p>
  </w:endnote>
  <w:endnote w:type="continuationSeparator" w:id="0">
    <w:p w14:paraId="0FF384EA" w14:textId="77777777" w:rsidR="00C26B46" w:rsidRDefault="00C2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C0FFB" w14:textId="77777777" w:rsidR="00C26B46" w:rsidRDefault="00C26B46">
      <w:r>
        <w:separator/>
      </w:r>
    </w:p>
  </w:footnote>
  <w:footnote w:type="continuationSeparator" w:id="0">
    <w:p w14:paraId="33DC4AEC" w14:textId="77777777" w:rsidR="00C26B46" w:rsidRDefault="00C2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6910" w14:textId="77777777" w:rsidR="00E16C0E" w:rsidRDefault="00E16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A9A4" w14:textId="77777777" w:rsidR="00E16C0E" w:rsidRDefault="00E16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2AC1" w14:textId="77777777" w:rsidR="00E16C0E" w:rsidRDefault="00E16C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E5F4" w14:textId="77777777" w:rsidR="00E16C0E" w:rsidRDefault="00E16C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BD"/>
    <w:rsid w:val="000A60AE"/>
    <w:rsid w:val="000A6394"/>
    <w:rsid w:val="000B7FED"/>
    <w:rsid w:val="000C038A"/>
    <w:rsid w:val="000C6598"/>
    <w:rsid w:val="001337C9"/>
    <w:rsid w:val="00145D43"/>
    <w:rsid w:val="00192C46"/>
    <w:rsid w:val="001A08B3"/>
    <w:rsid w:val="001A3782"/>
    <w:rsid w:val="001A66E2"/>
    <w:rsid w:val="001A7B60"/>
    <w:rsid w:val="001B52F0"/>
    <w:rsid w:val="001B7A65"/>
    <w:rsid w:val="001E41F3"/>
    <w:rsid w:val="001F1DF5"/>
    <w:rsid w:val="00217B86"/>
    <w:rsid w:val="00223E5F"/>
    <w:rsid w:val="0026004D"/>
    <w:rsid w:val="002640DD"/>
    <w:rsid w:val="00275D12"/>
    <w:rsid w:val="00284FEB"/>
    <w:rsid w:val="002860C4"/>
    <w:rsid w:val="002A4360"/>
    <w:rsid w:val="002A57BE"/>
    <w:rsid w:val="002B2CA1"/>
    <w:rsid w:val="002B5741"/>
    <w:rsid w:val="002F3B59"/>
    <w:rsid w:val="00305409"/>
    <w:rsid w:val="00305CCA"/>
    <w:rsid w:val="003609EF"/>
    <w:rsid w:val="0036231A"/>
    <w:rsid w:val="00374DD4"/>
    <w:rsid w:val="003C6A94"/>
    <w:rsid w:val="003E1A36"/>
    <w:rsid w:val="004017DD"/>
    <w:rsid w:val="00410371"/>
    <w:rsid w:val="004242F1"/>
    <w:rsid w:val="00497ACC"/>
    <w:rsid w:val="004B0611"/>
    <w:rsid w:val="004B75B7"/>
    <w:rsid w:val="00505C99"/>
    <w:rsid w:val="0051580D"/>
    <w:rsid w:val="00547111"/>
    <w:rsid w:val="00580575"/>
    <w:rsid w:val="0059150A"/>
    <w:rsid w:val="00592D74"/>
    <w:rsid w:val="005B3922"/>
    <w:rsid w:val="005D2CE3"/>
    <w:rsid w:val="005E2C44"/>
    <w:rsid w:val="00607F06"/>
    <w:rsid w:val="00617FF7"/>
    <w:rsid w:val="00621188"/>
    <w:rsid w:val="006257ED"/>
    <w:rsid w:val="00666627"/>
    <w:rsid w:val="00695808"/>
    <w:rsid w:val="006B46FB"/>
    <w:rsid w:val="006E21FB"/>
    <w:rsid w:val="00714EF5"/>
    <w:rsid w:val="00792342"/>
    <w:rsid w:val="007977A8"/>
    <w:rsid w:val="007B1C8E"/>
    <w:rsid w:val="007B512A"/>
    <w:rsid w:val="007C2097"/>
    <w:rsid w:val="007C6EF4"/>
    <w:rsid w:val="007C74D2"/>
    <w:rsid w:val="007D6A07"/>
    <w:rsid w:val="007F7259"/>
    <w:rsid w:val="008040A8"/>
    <w:rsid w:val="008279FA"/>
    <w:rsid w:val="008540B9"/>
    <w:rsid w:val="008626E7"/>
    <w:rsid w:val="00870EE7"/>
    <w:rsid w:val="008863B9"/>
    <w:rsid w:val="008A45A6"/>
    <w:rsid w:val="008D6CCF"/>
    <w:rsid w:val="008F686C"/>
    <w:rsid w:val="00914170"/>
    <w:rsid w:val="009148DE"/>
    <w:rsid w:val="00927CD4"/>
    <w:rsid w:val="0094189D"/>
    <w:rsid w:val="00941E30"/>
    <w:rsid w:val="00943113"/>
    <w:rsid w:val="00966CF9"/>
    <w:rsid w:val="009777D9"/>
    <w:rsid w:val="00991B88"/>
    <w:rsid w:val="009A5753"/>
    <w:rsid w:val="009A579D"/>
    <w:rsid w:val="009C3B74"/>
    <w:rsid w:val="009E3297"/>
    <w:rsid w:val="009E5A84"/>
    <w:rsid w:val="009F734F"/>
    <w:rsid w:val="00A109FC"/>
    <w:rsid w:val="00A146E9"/>
    <w:rsid w:val="00A15BBC"/>
    <w:rsid w:val="00A246B6"/>
    <w:rsid w:val="00A403B8"/>
    <w:rsid w:val="00A47E70"/>
    <w:rsid w:val="00A50CF0"/>
    <w:rsid w:val="00A7671C"/>
    <w:rsid w:val="00A90EB1"/>
    <w:rsid w:val="00AA2CBC"/>
    <w:rsid w:val="00AC5820"/>
    <w:rsid w:val="00AC7FD8"/>
    <w:rsid w:val="00AD1CD8"/>
    <w:rsid w:val="00AD3A52"/>
    <w:rsid w:val="00B12985"/>
    <w:rsid w:val="00B13F12"/>
    <w:rsid w:val="00B1658D"/>
    <w:rsid w:val="00B258BB"/>
    <w:rsid w:val="00B2597B"/>
    <w:rsid w:val="00B67B97"/>
    <w:rsid w:val="00B968C8"/>
    <w:rsid w:val="00BA3EC5"/>
    <w:rsid w:val="00BA51D9"/>
    <w:rsid w:val="00BB5DFC"/>
    <w:rsid w:val="00BD279D"/>
    <w:rsid w:val="00BD6BB8"/>
    <w:rsid w:val="00BF173F"/>
    <w:rsid w:val="00C154EE"/>
    <w:rsid w:val="00C26B46"/>
    <w:rsid w:val="00C41B26"/>
    <w:rsid w:val="00C63BFB"/>
    <w:rsid w:val="00C66BA2"/>
    <w:rsid w:val="00C77BE0"/>
    <w:rsid w:val="00C95985"/>
    <w:rsid w:val="00CC06FC"/>
    <w:rsid w:val="00CC5026"/>
    <w:rsid w:val="00CC68D0"/>
    <w:rsid w:val="00D00456"/>
    <w:rsid w:val="00D03F9A"/>
    <w:rsid w:val="00D06D51"/>
    <w:rsid w:val="00D24991"/>
    <w:rsid w:val="00D26247"/>
    <w:rsid w:val="00D50255"/>
    <w:rsid w:val="00D54112"/>
    <w:rsid w:val="00D66520"/>
    <w:rsid w:val="00DB1D01"/>
    <w:rsid w:val="00DE34CF"/>
    <w:rsid w:val="00E13F3D"/>
    <w:rsid w:val="00E16C0E"/>
    <w:rsid w:val="00E3010C"/>
    <w:rsid w:val="00E34898"/>
    <w:rsid w:val="00E90A05"/>
    <w:rsid w:val="00EB09B7"/>
    <w:rsid w:val="00EE7D7C"/>
    <w:rsid w:val="00F06D66"/>
    <w:rsid w:val="00F070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06E7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C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2C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D2C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CE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D2CE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E16C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93320-A4A6-214F-AB69-16BF330B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7</Pages>
  <Words>2230</Words>
  <Characters>12717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1900-01-01T08:00:00Z</cp:lastPrinted>
  <dcterms:created xsi:type="dcterms:W3CDTF">2020-02-10T19:33:00Z</dcterms:created>
  <dcterms:modified xsi:type="dcterms:W3CDTF">2020-02-13T18:21:00Z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